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D4A2AD" w14:textId="44038CAC" w:rsidR="000925A3" w:rsidRPr="00AD18A9" w:rsidRDefault="00F066ED" w:rsidP="00AD18A9">
      <w:pPr>
        <w:spacing w:line="264" w:lineRule="auto"/>
        <w:jc w:val="center"/>
        <w:rPr>
          <w:rFonts w:ascii="Arial" w:hAnsi="Arial" w:cs="Arial"/>
          <w:b/>
          <w:bCs/>
          <w:sz w:val="18"/>
          <w:szCs w:val="18"/>
          <w:lang w:val="es-ES_tradnl"/>
        </w:rPr>
      </w:pPr>
      <w:bookmarkStart w:id="0" w:name="_Hlk189031994"/>
      <w:bookmarkStart w:id="1" w:name="_Hlk189034911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 xml:space="preserve">Dentaurum </w:t>
      </w:r>
      <w:proofErr w:type="spellStart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>fête</w:t>
      </w:r>
      <w:proofErr w:type="spellEnd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 xml:space="preserve"> 30 </w:t>
      </w:r>
      <w:proofErr w:type="spellStart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>ans</w:t>
      </w:r>
      <w:proofErr w:type="spellEnd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>céramique</w:t>
      </w:r>
      <w:proofErr w:type="spellEnd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 xml:space="preserve"> – un </w:t>
      </w:r>
      <w:proofErr w:type="spellStart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>jalon</w:t>
      </w:r>
      <w:proofErr w:type="spellEnd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 xml:space="preserve"> de la </w:t>
      </w:r>
      <w:proofErr w:type="spellStart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>technologie</w:t>
      </w:r>
      <w:proofErr w:type="spellEnd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>dentaire</w:t>
      </w:r>
      <w:proofErr w:type="spellEnd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t xml:space="preserve"> </w:t>
      </w:r>
      <w:bookmarkEnd w:id="0"/>
      <w:r w:rsidRPr="006D28AB">
        <w:rPr>
          <w:rFonts w:ascii="Arial" w:hAnsi="Arial" w:cs="Arial"/>
          <w:b/>
          <w:bCs/>
          <w:sz w:val="24"/>
          <w:szCs w:val="22"/>
          <w:lang w:val="es-ES_tradnl"/>
        </w:rPr>
        <w:br/>
      </w:r>
    </w:p>
    <w:p w14:paraId="26794B58" w14:textId="2E64FE0C" w:rsidR="000925A3" w:rsidRPr="006D28AB" w:rsidRDefault="000925A3" w:rsidP="00AD18A9">
      <w:pPr>
        <w:spacing w:line="264" w:lineRule="auto"/>
        <w:jc w:val="both"/>
        <w:rPr>
          <w:rFonts w:ascii="Arial" w:hAnsi="Arial" w:cs="Arial"/>
          <w:b/>
          <w:bCs/>
          <w:sz w:val="22"/>
          <w:lang w:val="es-ES_tradnl"/>
        </w:rPr>
      </w:pPr>
      <w:r w:rsidRPr="006D28AB">
        <w:rPr>
          <w:rFonts w:ascii="Arial" w:hAnsi="Arial" w:cs="Arial"/>
          <w:b/>
          <w:bCs/>
          <w:sz w:val="22"/>
          <w:lang w:val="es-ES_tradnl"/>
        </w:rPr>
        <w:t xml:space="preserve">Dentaurum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est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l’un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principaux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fournisseurs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produits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qualité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dans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les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domaines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l’orthodontie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, des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prothèses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dentaires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, de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l’implantologie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et de la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céramique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.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Il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y a plus de 30 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ans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,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l’entreprise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a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élargi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son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portefeuille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y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ajouter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les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céramiques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dentaires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.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Depuis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, une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équipe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internationale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d’experts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en France et en Allemagne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développe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produits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céramiques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dentaires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et des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technologies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production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innovantes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>.</w:t>
      </w:r>
    </w:p>
    <w:p w14:paraId="33214770" w14:textId="77777777" w:rsidR="005354DE" w:rsidRPr="00AD18A9" w:rsidRDefault="005354DE" w:rsidP="00AD18A9">
      <w:pPr>
        <w:spacing w:line="264" w:lineRule="auto"/>
        <w:jc w:val="both"/>
        <w:rPr>
          <w:rFonts w:ascii="Arial" w:hAnsi="Arial" w:cs="Arial"/>
          <w:sz w:val="18"/>
          <w:szCs w:val="16"/>
          <w:lang w:val="es-ES_tradnl"/>
        </w:rPr>
      </w:pPr>
    </w:p>
    <w:bookmarkEnd w:id="1"/>
    <w:p w14:paraId="1C9C6345" w14:textId="7372E7B3" w:rsidR="000925A3" w:rsidRPr="006D28AB" w:rsidRDefault="000925A3" w:rsidP="00AD18A9">
      <w:pPr>
        <w:spacing w:line="264" w:lineRule="auto"/>
        <w:jc w:val="both"/>
        <w:rPr>
          <w:rFonts w:ascii="Arial" w:hAnsi="Arial" w:cs="Arial"/>
          <w:sz w:val="22"/>
          <w:lang w:val="es-ES_tradnl"/>
        </w:rPr>
      </w:pPr>
      <w:r w:rsidRPr="006D28AB">
        <w:rPr>
          <w:rFonts w:ascii="Arial" w:hAnsi="Arial" w:cs="Arial"/>
          <w:sz w:val="22"/>
          <w:lang w:val="es-ES_tradnl"/>
        </w:rPr>
        <w:t xml:space="preserve">Dentaurum </w:t>
      </w:r>
      <w:proofErr w:type="spellStart"/>
      <w:r w:rsidRPr="006D28AB">
        <w:rPr>
          <w:rFonts w:ascii="Arial" w:hAnsi="Arial" w:cs="Arial"/>
          <w:sz w:val="22"/>
          <w:lang w:val="es-ES_tradnl"/>
        </w:rPr>
        <w:t>Ceramics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est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l’une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rares </w:t>
      </w:r>
      <w:proofErr w:type="spellStart"/>
      <w:r w:rsidRPr="006D28AB">
        <w:rPr>
          <w:rFonts w:ascii="Arial" w:hAnsi="Arial" w:cs="Arial"/>
          <w:sz w:val="22"/>
          <w:lang w:val="es-ES_tradnl"/>
        </w:rPr>
        <w:t>entreprises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au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monde à </w:t>
      </w:r>
      <w:proofErr w:type="spellStart"/>
      <w:r w:rsidRPr="006D28AB">
        <w:rPr>
          <w:rFonts w:ascii="Arial" w:hAnsi="Arial" w:cs="Arial"/>
          <w:sz w:val="22"/>
          <w:lang w:val="es-ES_tradnl"/>
        </w:rPr>
        <w:t>disposer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d’une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expertise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particulière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en </w:t>
      </w:r>
      <w:proofErr w:type="spellStart"/>
      <w:r w:rsidRPr="006D28AB">
        <w:rPr>
          <w:rFonts w:ascii="Arial" w:hAnsi="Arial" w:cs="Arial"/>
          <w:sz w:val="22"/>
          <w:lang w:val="es-ES_tradnl"/>
        </w:rPr>
        <w:t>matière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développement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et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fabrication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céramiques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dentaires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. </w:t>
      </w:r>
      <w:proofErr w:type="spellStart"/>
      <w:r w:rsidRPr="006D28AB">
        <w:rPr>
          <w:rFonts w:ascii="Arial" w:hAnsi="Arial" w:cs="Arial"/>
          <w:sz w:val="22"/>
          <w:lang w:val="es-ES_tradnl"/>
        </w:rPr>
        <w:t>Avec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plus de 30 </w:t>
      </w:r>
      <w:proofErr w:type="spellStart"/>
      <w:r w:rsidRPr="006D28AB">
        <w:rPr>
          <w:rFonts w:ascii="Arial" w:hAnsi="Arial" w:cs="Arial"/>
          <w:sz w:val="22"/>
          <w:lang w:val="es-ES_tradnl"/>
        </w:rPr>
        <w:t>ans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d’expérience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dans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le </w:t>
      </w:r>
      <w:proofErr w:type="spellStart"/>
      <w:r w:rsidRPr="006D28AB">
        <w:rPr>
          <w:rFonts w:ascii="Arial" w:hAnsi="Arial" w:cs="Arial"/>
          <w:sz w:val="22"/>
          <w:lang w:val="es-ES_tradnl"/>
        </w:rPr>
        <w:t>domaine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poudres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et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pâtes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vitrocéramiques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</w:t>
      </w:r>
      <w:proofErr w:type="spellStart"/>
      <w:r w:rsidRPr="006D28AB">
        <w:rPr>
          <w:rFonts w:ascii="Arial" w:hAnsi="Arial" w:cs="Arial"/>
          <w:sz w:val="22"/>
          <w:lang w:val="es-ES_tradnl"/>
        </w:rPr>
        <w:t>l’entreprise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a mis </w:t>
      </w:r>
      <w:proofErr w:type="spellStart"/>
      <w:r w:rsidRPr="006D28AB">
        <w:rPr>
          <w:rFonts w:ascii="Arial" w:hAnsi="Arial" w:cs="Arial"/>
          <w:sz w:val="22"/>
          <w:lang w:val="es-ES_tradnl"/>
        </w:rPr>
        <w:t>au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point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technologies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d’avant-garde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– et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poursuit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recherches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sur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nouveaux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matériaux</w:t>
      </w:r>
      <w:proofErr w:type="spellEnd"/>
      <w:r w:rsidRPr="006D28AB">
        <w:rPr>
          <w:rFonts w:ascii="Arial" w:hAnsi="Arial" w:cs="Arial"/>
          <w:sz w:val="22"/>
          <w:lang w:val="es-ES_tradnl"/>
        </w:rPr>
        <w:t>.</w:t>
      </w:r>
    </w:p>
    <w:p w14:paraId="1C021721" w14:textId="77777777" w:rsidR="005354DE" w:rsidRPr="00AD18A9" w:rsidRDefault="005354DE" w:rsidP="00AD18A9">
      <w:pPr>
        <w:spacing w:line="264" w:lineRule="auto"/>
        <w:jc w:val="both"/>
        <w:rPr>
          <w:rFonts w:ascii="Arial" w:hAnsi="Arial" w:cs="Arial"/>
          <w:sz w:val="18"/>
          <w:szCs w:val="16"/>
          <w:lang w:val="es-ES_tradnl"/>
        </w:rPr>
      </w:pPr>
    </w:p>
    <w:p w14:paraId="1CC4D44E" w14:textId="77777777" w:rsidR="0093074E" w:rsidRPr="006D28AB" w:rsidRDefault="0093074E" w:rsidP="00AD18A9">
      <w:pPr>
        <w:spacing w:line="264" w:lineRule="auto"/>
        <w:jc w:val="both"/>
        <w:rPr>
          <w:rFonts w:ascii="Arial" w:hAnsi="Arial" w:cs="Arial"/>
          <w:b/>
          <w:bCs/>
          <w:sz w:val="22"/>
          <w:lang w:val="es-ES_tradnl"/>
        </w:rPr>
      </w:pPr>
      <w:r w:rsidRPr="006D28AB">
        <w:rPr>
          <w:rFonts w:ascii="Arial" w:hAnsi="Arial" w:cs="Arial"/>
          <w:b/>
          <w:bCs/>
          <w:sz w:val="22"/>
          <w:lang w:val="es-ES_tradnl"/>
        </w:rPr>
        <w:t xml:space="preserve">Un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travail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pionnier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dans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le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domaine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céramiques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dentaires</w:t>
      </w:r>
      <w:proofErr w:type="spellEnd"/>
    </w:p>
    <w:p w14:paraId="1E2C9F25" w14:textId="5BD56FAE" w:rsidR="009B23D3" w:rsidRPr="006D28AB" w:rsidRDefault="009B23D3" w:rsidP="00AD18A9">
      <w:pPr>
        <w:spacing w:line="264" w:lineRule="auto"/>
        <w:jc w:val="both"/>
        <w:rPr>
          <w:rFonts w:ascii="Arial" w:hAnsi="Arial" w:cs="Arial"/>
          <w:sz w:val="22"/>
          <w:lang w:val="es-ES_tradnl"/>
        </w:rPr>
      </w:pPr>
      <w:r w:rsidRPr="006D28AB">
        <w:rPr>
          <w:rFonts w:ascii="Arial" w:hAnsi="Arial" w:cs="Arial"/>
          <w:sz w:val="22"/>
          <w:lang w:val="es-ES_tradnl"/>
        </w:rPr>
        <w:t xml:space="preserve">En 1996, Dentaurum </w:t>
      </w:r>
      <w:proofErr w:type="spellStart"/>
      <w:r w:rsidRPr="006D28AB">
        <w:rPr>
          <w:rFonts w:ascii="Arial" w:hAnsi="Arial" w:cs="Arial"/>
          <w:sz w:val="22"/>
          <w:lang w:val="es-ES_tradnl"/>
        </w:rPr>
        <w:t>Ceramics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lançait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r w:rsidRPr="006D28AB">
        <w:rPr>
          <w:rFonts w:ascii="Arial" w:hAnsi="Arial" w:cs="Arial"/>
          <w:b/>
          <w:bCs/>
          <w:sz w:val="22"/>
          <w:lang w:val="es-ES_tradnl"/>
        </w:rPr>
        <w:t>CARMEN</w:t>
      </w:r>
      <w:r w:rsidRPr="006D28AB">
        <w:rPr>
          <w:rFonts w:ascii="Arial" w:hAnsi="Arial" w:cs="Arial"/>
          <w:b/>
          <w:bCs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sz w:val="22"/>
          <w:lang w:val="es-ES_tradnl"/>
        </w:rPr>
        <w:t xml:space="preserve">, une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premières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vitrocéramiques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synthétiques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à base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leucite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. </w:t>
      </w:r>
      <w:proofErr w:type="spellStart"/>
      <w:r w:rsidRPr="006D28AB">
        <w:rPr>
          <w:rFonts w:ascii="Arial" w:hAnsi="Arial" w:cs="Arial"/>
          <w:sz w:val="22"/>
          <w:lang w:val="es-ES_tradnl"/>
        </w:rPr>
        <w:t>Trois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ans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plus </w:t>
      </w:r>
      <w:proofErr w:type="spellStart"/>
      <w:r w:rsidRPr="006D28AB">
        <w:rPr>
          <w:rFonts w:ascii="Arial" w:hAnsi="Arial" w:cs="Arial"/>
          <w:sz w:val="22"/>
          <w:lang w:val="es-ES_tradnl"/>
        </w:rPr>
        <w:t>tard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</w:t>
      </w:r>
      <w:proofErr w:type="spellStart"/>
      <w:r w:rsidRPr="006D28AB">
        <w:rPr>
          <w:rFonts w:ascii="Arial" w:hAnsi="Arial" w:cs="Arial"/>
          <w:sz w:val="22"/>
          <w:lang w:val="es-ES_tradnl"/>
        </w:rPr>
        <w:t>suivait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par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Triceram</w:t>
      </w:r>
      <w:proofErr w:type="spellEnd"/>
      <w:r w:rsidRPr="006D28AB">
        <w:rPr>
          <w:rFonts w:ascii="Arial" w:hAnsi="Arial" w:cs="Arial"/>
          <w:b/>
          <w:bCs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sz w:val="22"/>
          <w:lang w:val="es-ES_tradnl"/>
        </w:rPr>
        <w:t xml:space="preserve">, une </w:t>
      </w:r>
      <w:proofErr w:type="spellStart"/>
      <w:r w:rsidRPr="006D28AB">
        <w:rPr>
          <w:rFonts w:ascii="Arial" w:hAnsi="Arial" w:cs="Arial"/>
          <w:sz w:val="22"/>
          <w:lang w:val="es-ES_tradnl"/>
        </w:rPr>
        <w:t>céramique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spéciale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l’incrustation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cosmétique du </w:t>
      </w:r>
      <w:proofErr w:type="spellStart"/>
      <w:r w:rsidRPr="006D28AB">
        <w:rPr>
          <w:rFonts w:ascii="Arial" w:hAnsi="Arial" w:cs="Arial"/>
          <w:sz w:val="22"/>
          <w:lang w:val="es-ES_tradnl"/>
        </w:rPr>
        <w:t>titane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et du </w:t>
      </w:r>
      <w:proofErr w:type="spellStart"/>
      <w:r w:rsidRPr="006D28AB">
        <w:rPr>
          <w:rFonts w:ascii="Arial" w:hAnsi="Arial" w:cs="Arial"/>
          <w:sz w:val="22"/>
          <w:lang w:val="es-ES_tradnl"/>
        </w:rPr>
        <w:t>zircone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. Au fil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années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la </w:t>
      </w:r>
      <w:proofErr w:type="spellStart"/>
      <w:r w:rsidRPr="006D28AB">
        <w:rPr>
          <w:rFonts w:ascii="Arial" w:hAnsi="Arial" w:cs="Arial"/>
          <w:sz w:val="22"/>
          <w:lang w:val="es-ES_tradnl"/>
        </w:rPr>
        <w:t>gamme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céramiques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dentaires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s’est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continuellement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élargie</w:t>
      </w:r>
      <w:proofErr w:type="spellEnd"/>
      <w:r w:rsidRPr="006D28AB">
        <w:rPr>
          <w:rFonts w:ascii="Arial" w:hAnsi="Arial" w:cs="Arial"/>
          <w:sz w:val="22"/>
          <w:lang w:val="es-ES_tradnl"/>
        </w:rPr>
        <w:t>.</w:t>
      </w:r>
    </w:p>
    <w:p w14:paraId="30E21A32" w14:textId="77777777" w:rsidR="009B23D3" w:rsidRPr="006D28AB" w:rsidRDefault="009B23D3" w:rsidP="00AD18A9">
      <w:pPr>
        <w:spacing w:line="264" w:lineRule="auto"/>
        <w:jc w:val="both"/>
        <w:rPr>
          <w:rFonts w:ascii="Arial" w:hAnsi="Arial" w:cs="Arial"/>
          <w:sz w:val="22"/>
          <w:lang w:val="es-ES_tradnl"/>
        </w:rPr>
      </w:pPr>
      <w:proofErr w:type="gramStart"/>
      <w:r w:rsidRPr="006D28AB">
        <w:rPr>
          <w:rFonts w:ascii="Arial" w:hAnsi="Arial" w:cs="Arial"/>
          <w:sz w:val="22"/>
          <w:lang w:val="es-ES_tradnl"/>
        </w:rPr>
        <w:t>La plus</w:t>
      </w:r>
      <w:proofErr w:type="gram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récente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ligne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céramique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r w:rsidRPr="006D28AB">
        <w:rPr>
          <w:rFonts w:ascii="Arial" w:hAnsi="Arial" w:cs="Arial"/>
          <w:b/>
          <w:bCs/>
          <w:sz w:val="22"/>
          <w:lang w:val="es-ES_tradnl"/>
        </w:rPr>
        <w:t>ceraMotion</w:t>
      </w:r>
      <w:r w:rsidRPr="006D28AB">
        <w:rPr>
          <w:rFonts w:ascii="Arial" w:hAnsi="Arial" w:cs="Arial"/>
          <w:b/>
          <w:bCs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est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sur le marché </w:t>
      </w:r>
      <w:proofErr w:type="spellStart"/>
      <w:r w:rsidRPr="006D28AB">
        <w:rPr>
          <w:rFonts w:ascii="Arial" w:hAnsi="Arial" w:cs="Arial"/>
          <w:sz w:val="22"/>
          <w:lang w:val="es-ES_tradnl"/>
        </w:rPr>
        <w:t>depuis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2013 et </w:t>
      </w:r>
      <w:proofErr w:type="spellStart"/>
      <w:r w:rsidRPr="006D28AB">
        <w:rPr>
          <w:rFonts w:ascii="Arial" w:hAnsi="Arial" w:cs="Arial"/>
          <w:sz w:val="22"/>
          <w:lang w:val="es-ES_tradnl"/>
        </w:rPr>
        <w:t>gagne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en </w:t>
      </w:r>
      <w:proofErr w:type="spellStart"/>
      <w:r w:rsidRPr="006D28AB">
        <w:rPr>
          <w:rFonts w:ascii="Arial" w:hAnsi="Arial" w:cs="Arial"/>
          <w:sz w:val="22"/>
          <w:lang w:val="es-ES_tradnl"/>
        </w:rPr>
        <w:t>importance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. </w:t>
      </w:r>
      <w:proofErr w:type="spellStart"/>
      <w:r w:rsidRPr="006D28AB">
        <w:rPr>
          <w:rFonts w:ascii="Arial" w:hAnsi="Arial" w:cs="Arial"/>
          <w:sz w:val="22"/>
          <w:lang w:val="es-ES_tradnl"/>
        </w:rPr>
        <w:t>Cette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vitrocéramique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synthétique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fabriquée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à partir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matières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premières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d’une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grande </w:t>
      </w:r>
      <w:proofErr w:type="spellStart"/>
      <w:r w:rsidRPr="006D28AB">
        <w:rPr>
          <w:rFonts w:ascii="Arial" w:hAnsi="Arial" w:cs="Arial"/>
          <w:sz w:val="22"/>
          <w:lang w:val="es-ES_tradnl"/>
        </w:rPr>
        <w:t>pureté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convainc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par </w:t>
      </w:r>
      <w:proofErr w:type="spellStart"/>
      <w:r w:rsidRPr="006D28AB">
        <w:rPr>
          <w:rFonts w:ascii="Arial" w:hAnsi="Arial" w:cs="Arial"/>
          <w:sz w:val="22"/>
          <w:lang w:val="es-ES_tradnl"/>
        </w:rPr>
        <w:t>sa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flexibilité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: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prothésistes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dentaires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bénéficient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d’un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concept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masse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uniforme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différents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matériaux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d’armatures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ainsi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que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options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incrustations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cosmétiques standard </w:t>
      </w:r>
      <w:proofErr w:type="spellStart"/>
      <w:r w:rsidRPr="006D28AB">
        <w:rPr>
          <w:rFonts w:ascii="Arial" w:hAnsi="Arial" w:cs="Arial"/>
          <w:sz w:val="22"/>
          <w:lang w:val="es-ES_tradnl"/>
        </w:rPr>
        <w:t>ou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concepts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stratification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complexes. </w:t>
      </w:r>
      <w:proofErr w:type="spellStart"/>
      <w:r w:rsidRPr="006D28AB">
        <w:rPr>
          <w:rFonts w:ascii="Arial" w:hAnsi="Arial" w:cs="Arial"/>
          <w:sz w:val="22"/>
          <w:lang w:val="es-ES_tradnl"/>
        </w:rPr>
        <w:t>Grâce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à un </w:t>
      </w:r>
      <w:proofErr w:type="spellStart"/>
      <w:r w:rsidRPr="006D28AB">
        <w:rPr>
          <w:rFonts w:ascii="Arial" w:hAnsi="Arial" w:cs="Arial"/>
          <w:sz w:val="22"/>
          <w:lang w:val="es-ES_tradnl"/>
        </w:rPr>
        <w:t>procédé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fabrication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spécialement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développé</w:t>
      </w:r>
      <w:proofErr w:type="spellEnd"/>
      <w:r w:rsidRPr="006D28AB">
        <w:rPr>
          <w:rFonts w:ascii="Arial" w:hAnsi="Arial" w:cs="Arial"/>
          <w:sz w:val="22"/>
          <w:lang w:val="es-ES_tradnl"/>
        </w:rPr>
        <w:t>, ceraMotion</w:t>
      </w:r>
      <w:r w:rsidRPr="006D28AB">
        <w:rPr>
          <w:rFonts w:ascii="Arial" w:hAnsi="Arial" w:cs="Arial"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offre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propriétés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matériau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stables</w:t>
      </w:r>
      <w:proofErr w:type="spellEnd"/>
      <w:r w:rsidRPr="006D28AB">
        <w:rPr>
          <w:rFonts w:ascii="Arial" w:hAnsi="Arial" w:cs="Arial"/>
          <w:sz w:val="22"/>
          <w:lang w:val="es-ES_tradnl"/>
        </w:rPr>
        <w:t>.</w:t>
      </w:r>
    </w:p>
    <w:p w14:paraId="6D13BC24" w14:textId="09D07351" w:rsidR="009B23D3" w:rsidRPr="006D28AB" w:rsidRDefault="009B23D3" w:rsidP="00AD18A9">
      <w:pPr>
        <w:spacing w:line="264" w:lineRule="auto"/>
        <w:jc w:val="both"/>
        <w:rPr>
          <w:rFonts w:ascii="Arial" w:hAnsi="Arial" w:cs="Arial"/>
          <w:sz w:val="22"/>
          <w:lang w:val="es-ES_tradnl"/>
        </w:rPr>
      </w:pPr>
      <w:r w:rsidRPr="006D28AB">
        <w:rPr>
          <w:rFonts w:ascii="Arial" w:hAnsi="Arial" w:cs="Arial"/>
          <w:sz w:val="22"/>
          <w:lang w:val="es-ES_tradnl"/>
        </w:rPr>
        <w:t xml:space="preserve">La </w:t>
      </w:r>
      <w:proofErr w:type="spellStart"/>
      <w:r w:rsidRPr="006D28AB">
        <w:rPr>
          <w:rFonts w:ascii="Arial" w:hAnsi="Arial" w:cs="Arial"/>
          <w:sz w:val="22"/>
          <w:lang w:val="es-ES_tradnl"/>
        </w:rPr>
        <w:t>production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fait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appel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aux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technologies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les plus modernes et </w:t>
      </w:r>
      <w:proofErr w:type="spellStart"/>
      <w:r w:rsidRPr="006D28AB">
        <w:rPr>
          <w:rFonts w:ascii="Arial" w:hAnsi="Arial" w:cs="Arial"/>
          <w:sz w:val="22"/>
          <w:lang w:val="es-ES_tradnl"/>
        </w:rPr>
        <w:t>répond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aux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normes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qualité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européennes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et </w:t>
      </w:r>
      <w:proofErr w:type="spellStart"/>
      <w:r w:rsidRPr="006D28AB">
        <w:rPr>
          <w:rFonts w:ascii="Arial" w:hAnsi="Arial" w:cs="Arial"/>
          <w:sz w:val="22"/>
          <w:lang w:val="es-ES_tradnl"/>
        </w:rPr>
        <w:t>mondiales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les plus </w:t>
      </w:r>
      <w:proofErr w:type="spellStart"/>
      <w:r w:rsidRPr="006D28AB">
        <w:rPr>
          <w:rFonts w:ascii="Arial" w:hAnsi="Arial" w:cs="Arial"/>
          <w:sz w:val="22"/>
          <w:lang w:val="es-ES_tradnl"/>
        </w:rPr>
        <w:t>strictes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. </w:t>
      </w:r>
      <w:proofErr w:type="spellStart"/>
      <w:r w:rsidRPr="006D28AB">
        <w:rPr>
          <w:rFonts w:ascii="Arial" w:hAnsi="Arial" w:cs="Arial"/>
          <w:sz w:val="22"/>
          <w:lang w:val="es-ES_tradnl"/>
        </w:rPr>
        <w:t>Avec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environ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1 500 </w:t>
      </w:r>
      <w:proofErr w:type="spellStart"/>
      <w:r w:rsidRPr="006D28AB">
        <w:rPr>
          <w:rFonts w:ascii="Arial" w:hAnsi="Arial" w:cs="Arial"/>
          <w:sz w:val="22"/>
          <w:lang w:val="es-ES_tradnl"/>
        </w:rPr>
        <w:t>produits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la </w:t>
      </w:r>
      <w:proofErr w:type="spellStart"/>
      <w:r w:rsidRPr="006D28AB">
        <w:rPr>
          <w:rFonts w:ascii="Arial" w:hAnsi="Arial" w:cs="Arial"/>
          <w:sz w:val="22"/>
          <w:lang w:val="es-ES_tradnl"/>
        </w:rPr>
        <w:t>fabrication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peut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être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adaptée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manière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flexible </w:t>
      </w:r>
      <w:proofErr w:type="spellStart"/>
      <w:r w:rsidRPr="006D28AB">
        <w:rPr>
          <w:rFonts w:ascii="Arial" w:hAnsi="Arial" w:cs="Arial"/>
          <w:sz w:val="22"/>
          <w:lang w:val="es-ES_tradnl"/>
        </w:rPr>
        <w:t>aux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exigences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individuelles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clients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–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petits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aux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grands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conditionnements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le marché </w:t>
      </w:r>
      <w:proofErr w:type="spellStart"/>
      <w:r w:rsidRPr="006D28AB">
        <w:rPr>
          <w:rFonts w:ascii="Arial" w:hAnsi="Arial" w:cs="Arial"/>
          <w:sz w:val="22"/>
          <w:lang w:val="es-ES_tradnl"/>
        </w:rPr>
        <w:t>mondial</w:t>
      </w:r>
      <w:proofErr w:type="spellEnd"/>
      <w:r w:rsidRPr="006D28AB">
        <w:rPr>
          <w:rFonts w:ascii="Arial" w:hAnsi="Arial" w:cs="Arial"/>
          <w:sz w:val="22"/>
          <w:lang w:val="es-ES_tradnl"/>
        </w:rPr>
        <w:t>.</w:t>
      </w:r>
    </w:p>
    <w:p w14:paraId="7B3966D4" w14:textId="77777777" w:rsidR="00B874CC" w:rsidRPr="00AD18A9" w:rsidRDefault="00B874CC" w:rsidP="00AD18A9">
      <w:pPr>
        <w:spacing w:line="264" w:lineRule="auto"/>
        <w:jc w:val="both"/>
        <w:rPr>
          <w:rFonts w:ascii="Arial" w:hAnsi="Arial" w:cs="Arial"/>
          <w:b/>
          <w:bCs/>
          <w:sz w:val="18"/>
          <w:szCs w:val="16"/>
          <w:lang w:val="es-ES_tradnl"/>
        </w:rPr>
      </w:pPr>
    </w:p>
    <w:p w14:paraId="4F5B8EA6" w14:textId="06E14905" w:rsidR="007164A1" w:rsidRPr="006D28AB" w:rsidRDefault="00B874CC" w:rsidP="00AD18A9">
      <w:pPr>
        <w:spacing w:line="264" w:lineRule="auto"/>
        <w:jc w:val="both"/>
        <w:rPr>
          <w:rFonts w:ascii="Arial" w:hAnsi="Arial" w:cs="Arial"/>
          <w:b/>
          <w:bCs/>
          <w:sz w:val="22"/>
          <w:lang w:val="es-ES_tradnl"/>
        </w:rPr>
      </w:pP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Derniers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jalons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dans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l’assortiment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ab/>
      </w:r>
    </w:p>
    <w:p w14:paraId="147CE38A" w14:textId="7E3AFBF6" w:rsidR="007164A1" w:rsidRPr="006D28AB" w:rsidRDefault="007164A1" w:rsidP="00AD18A9">
      <w:pPr>
        <w:spacing w:line="264" w:lineRule="auto"/>
        <w:jc w:val="both"/>
        <w:rPr>
          <w:rFonts w:ascii="Arial" w:hAnsi="Arial" w:cs="Arial"/>
          <w:sz w:val="22"/>
          <w:lang w:val="es-ES_tradnl"/>
        </w:rPr>
      </w:pPr>
      <w:r w:rsidRPr="006D28AB">
        <w:rPr>
          <w:rFonts w:ascii="Arial" w:hAnsi="Arial" w:cs="Arial"/>
          <w:sz w:val="22"/>
          <w:lang w:val="es-ES_tradnl"/>
        </w:rPr>
        <w:t xml:space="preserve">Dentaurum a </w:t>
      </w:r>
      <w:proofErr w:type="spellStart"/>
      <w:r w:rsidRPr="006D28AB">
        <w:rPr>
          <w:rFonts w:ascii="Arial" w:hAnsi="Arial" w:cs="Arial"/>
          <w:sz w:val="22"/>
          <w:lang w:val="es-ES_tradnl"/>
        </w:rPr>
        <w:t>été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la </w:t>
      </w:r>
      <w:proofErr w:type="spellStart"/>
      <w:r w:rsidRPr="006D28AB">
        <w:rPr>
          <w:rFonts w:ascii="Arial" w:hAnsi="Arial" w:cs="Arial"/>
          <w:sz w:val="22"/>
          <w:lang w:val="es-ES_tradnl"/>
        </w:rPr>
        <w:t>première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entreprise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au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monde à </w:t>
      </w:r>
      <w:proofErr w:type="spellStart"/>
      <w:r w:rsidRPr="006D28AB">
        <w:rPr>
          <w:rFonts w:ascii="Arial" w:hAnsi="Arial" w:cs="Arial"/>
          <w:sz w:val="22"/>
          <w:lang w:val="es-ES_tradnl"/>
        </w:rPr>
        <w:t>développer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dentines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sous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forme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pâte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</w:t>
      </w:r>
      <w:proofErr w:type="spellStart"/>
      <w:r w:rsidRPr="006D28AB">
        <w:rPr>
          <w:rFonts w:ascii="Arial" w:hAnsi="Arial" w:cs="Arial"/>
          <w:sz w:val="22"/>
          <w:lang w:val="es-ES_tradnl"/>
        </w:rPr>
        <w:t>dont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r w:rsidRPr="006D28AB">
        <w:rPr>
          <w:rFonts w:ascii="Arial" w:hAnsi="Arial" w:cs="Arial"/>
          <w:b/>
          <w:bCs/>
          <w:sz w:val="22"/>
          <w:lang w:val="es-ES_tradnl"/>
        </w:rPr>
        <w:t>ceraMotion</w:t>
      </w:r>
      <w:r w:rsidRPr="006D28AB">
        <w:rPr>
          <w:rFonts w:ascii="Arial" w:hAnsi="Arial" w:cs="Arial"/>
          <w:b/>
          <w:bCs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b/>
          <w:bCs/>
          <w:sz w:val="22"/>
          <w:lang w:val="es-ES_tradnl"/>
        </w:rPr>
        <w:t xml:space="preserve"> One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Touch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No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Limits</w:t>
      </w:r>
      <w:proofErr w:type="spellEnd"/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r w:rsidRPr="006D28AB">
        <w:rPr>
          <w:rFonts w:ascii="Arial" w:hAnsi="Arial" w:cs="Arial"/>
          <w:sz w:val="22"/>
          <w:lang w:val="es-ES_tradnl"/>
        </w:rPr>
        <w:t xml:space="preserve">et </w:t>
      </w:r>
      <w:r w:rsidRPr="006D28AB">
        <w:rPr>
          <w:rFonts w:ascii="Arial" w:hAnsi="Arial" w:cs="Arial"/>
          <w:b/>
          <w:bCs/>
          <w:sz w:val="22"/>
          <w:lang w:val="es-ES_tradnl"/>
        </w:rPr>
        <w:t>Pink</w:t>
      </w:r>
      <w:r w:rsidRPr="006D28AB">
        <w:rPr>
          <w:rFonts w:ascii="Arial" w:hAnsi="Arial" w:cs="Arial"/>
          <w:sz w:val="22"/>
          <w:lang w:val="es-ES_tradnl"/>
        </w:rPr>
        <w:t xml:space="preserve">,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premières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dentines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3D.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pâtes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céramiques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2D et 3D ceraMotion</w:t>
      </w:r>
      <w:r w:rsidRPr="006D28AB">
        <w:rPr>
          <w:rFonts w:ascii="Arial" w:hAnsi="Arial" w:cs="Arial"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sz w:val="22"/>
          <w:lang w:val="es-ES_tradnl"/>
        </w:rPr>
        <w:t xml:space="preserve"> One </w:t>
      </w:r>
      <w:proofErr w:type="spellStart"/>
      <w:r w:rsidRPr="006D28AB">
        <w:rPr>
          <w:rFonts w:ascii="Arial" w:hAnsi="Arial" w:cs="Arial"/>
          <w:sz w:val="22"/>
          <w:lang w:val="es-ES_tradnl"/>
        </w:rPr>
        <w:t>Touch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la </w:t>
      </w:r>
      <w:proofErr w:type="spellStart"/>
      <w:r w:rsidRPr="006D28AB">
        <w:rPr>
          <w:rFonts w:ascii="Arial" w:hAnsi="Arial" w:cs="Arial"/>
          <w:sz w:val="22"/>
          <w:lang w:val="es-ES_tradnl"/>
        </w:rPr>
        <w:t>finition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esthétique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restaurations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monolithiques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en </w:t>
      </w:r>
      <w:proofErr w:type="spellStart"/>
      <w:r w:rsidRPr="006D28AB">
        <w:rPr>
          <w:rFonts w:ascii="Arial" w:hAnsi="Arial" w:cs="Arial"/>
          <w:sz w:val="22"/>
          <w:lang w:val="es-ES_tradnl"/>
        </w:rPr>
        <w:t>disilicate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lithium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et en </w:t>
      </w:r>
      <w:proofErr w:type="spellStart"/>
      <w:r w:rsidRPr="006D28AB">
        <w:rPr>
          <w:rFonts w:ascii="Arial" w:hAnsi="Arial" w:cs="Arial"/>
          <w:sz w:val="22"/>
          <w:lang w:val="es-ES_tradnl"/>
        </w:rPr>
        <w:t>zircone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ont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constitué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une </w:t>
      </w:r>
      <w:proofErr w:type="spellStart"/>
      <w:r w:rsidRPr="006D28AB">
        <w:rPr>
          <w:rFonts w:ascii="Arial" w:hAnsi="Arial" w:cs="Arial"/>
          <w:sz w:val="22"/>
          <w:lang w:val="es-ES_tradnl"/>
        </w:rPr>
        <w:t>autre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innovation</w:t>
      </w:r>
      <w:proofErr w:type="spellEnd"/>
      <w:r w:rsidRPr="006D28AB">
        <w:rPr>
          <w:rFonts w:ascii="Arial" w:hAnsi="Arial" w:cs="Arial"/>
          <w:sz w:val="22"/>
          <w:lang w:val="es-ES_tradnl"/>
        </w:rPr>
        <w:t>.</w:t>
      </w:r>
    </w:p>
    <w:p w14:paraId="1631E44D" w14:textId="477D4A88" w:rsidR="007164A1" w:rsidRPr="006D28AB" w:rsidRDefault="007164A1" w:rsidP="00AD18A9">
      <w:pPr>
        <w:spacing w:line="264" w:lineRule="auto"/>
        <w:jc w:val="both"/>
        <w:rPr>
          <w:rFonts w:ascii="Arial" w:hAnsi="Arial" w:cs="Arial"/>
          <w:sz w:val="22"/>
          <w:lang w:val="es-ES_tradnl"/>
        </w:rPr>
      </w:pPr>
      <w:r w:rsidRPr="006D28AB">
        <w:rPr>
          <w:rFonts w:ascii="Arial" w:hAnsi="Arial" w:cs="Arial"/>
          <w:sz w:val="22"/>
          <w:lang w:val="es-ES_tradnl"/>
        </w:rPr>
        <w:t xml:space="preserve">Le </w:t>
      </w:r>
      <w:proofErr w:type="spellStart"/>
      <w:r w:rsidRPr="006D28AB">
        <w:rPr>
          <w:rFonts w:ascii="Arial" w:hAnsi="Arial" w:cs="Arial"/>
          <w:sz w:val="22"/>
          <w:lang w:val="es-ES_tradnl"/>
        </w:rPr>
        <w:t>portefeuille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cesse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s’élargir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: ces </w:t>
      </w:r>
      <w:proofErr w:type="spellStart"/>
      <w:r w:rsidRPr="006D28AB">
        <w:rPr>
          <w:rFonts w:ascii="Arial" w:hAnsi="Arial" w:cs="Arial"/>
          <w:sz w:val="22"/>
          <w:lang w:val="es-ES_tradnl"/>
        </w:rPr>
        <w:t>dernières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années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les disques en </w:t>
      </w:r>
      <w:proofErr w:type="spellStart"/>
      <w:r w:rsidRPr="006D28AB">
        <w:rPr>
          <w:rFonts w:ascii="Arial" w:hAnsi="Arial" w:cs="Arial"/>
          <w:sz w:val="22"/>
          <w:lang w:val="es-ES_tradnl"/>
        </w:rPr>
        <w:t>zircone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r w:rsidRPr="006D28AB">
        <w:rPr>
          <w:rFonts w:ascii="Arial" w:hAnsi="Arial" w:cs="Arial"/>
          <w:b/>
          <w:bCs/>
          <w:sz w:val="22"/>
          <w:lang w:val="es-ES_tradnl"/>
        </w:rPr>
        <w:t>ceraMotion</w:t>
      </w:r>
      <w:r w:rsidR="008C459B" w:rsidRPr="006D28AB">
        <w:rPr>
          <w:rFonts w:ascii="Arial" w:hAnsi="Arial" w:cs="Arial"/>
          <w:b/>
          <w:bCs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b/>
          <w:bCs/>
          <w:sz w:val="22"/>
          <w:lang w:val="es-ES_tradnl"/>
        </w:rPr>
        <w:t xml:space="preserve"> Z</w:t>
      </w:r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ainsi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que </w:t>
      </w:r>
      <w:r w:rsidRPr="006D28AB">
        <w:rPr>
          <w:rFonts w:ascii="Arial" w:hAnsi="Arial" w:cs="Arial"/>
          <w:b/>
          <w:bCs/>
          <w:sz w:val="22"/>
          <w:lang w:val="es-ES_tradnl"/>
        </w:rPr>
        <w:t>ceraMotion</w:t>
      </w:r>
      <w:r w:rsidRPr="006D28AB">
        <w:rPr>
          <w:rFonts w:ascii="Arial" w:hAnsi="Arial" w:cs="Arial"/>
          <w:b/>
          <w:bCs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b/>
          <w:bCs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b/>
          <w:bCs/>
          <w:sz w:val="22"/>
          <w:lang w:val="es-ES_tradnl"/>
        </w:rPr>
        <w:t>CADback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le premier </w:t>
      </w:r>
      <w:proofErr w:type="spellStart"/>
      <w:r w:rsidRPr="006D28AB">
        <w:rPr>
          <w:rFonts w:ascii="Arial" w:hAnsi="Arial" w:cs="Arial"/>
          <w:sz w:val="22"/>
          <w:lang w:val="es-ES_tradnl"/>
        </w:rPr>
        <w:t>logiciel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création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céramistes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, </w:t>
      </w:r>
      <w:proofErr w:type="spellStart"/>
      <w:r w:rsidRPr="006D28AB">
        <w:rPr>
          <w:rFonts w:ascii="Arial" w:hAnsi="Arial" w:cs="Arial"/>
          <w:sz w:val="22"/>
          <w:lang w:val="es-ES_tradnl"/>
        </w:rPr>
        <w:t>sont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venus </w:t>
      </w:r>
      <w:proofErr w:type="spellStart"/>
      <w:r w:rsidRPr="006D28AB">
        <w:rPr>
          <w:rFonts w:ascii="Arial" w:hAnsi="Arial" w:cs="Arial"/>
          <w:sz w:val="22"/>
          <w:lang w:val="es-ES_tradnl"/>
        </w:rPr>
        <w:t>s’ajouter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à la liste.</w:t>
      </w:r>
    </w:p>
    <w:p w14:paraId="75ED0C53" w14:textId="77777777" w:rsidR="00A533B2" w:rsidRPr="00AD18A9" w:rsidRDefault="00A533B2" w:rsidP="00AD18A9">
      <w:pPr>
        <w:spacing w:line="264" w:lineRule="auto"/>
        <w:jc w:val="both"/>
        <w:rPr>
          <w:rFonts w:ascii="Arial" w:hAnsi="Arial" w:cs="Arial"/>
          <w:sz w:val="18"/>
          <w:szCs w:val="16"/>
          <w:lang w:val="es-ES_tradnl"/>
        </w:rPr>
      </w:pPr>
    </w:p>
    <w:p w14:paraId="4CE7569D" w14:textId="3C6B091C" w:rsidR="00A533B2" w:rsidRPr="006D28AB" w:rsidRDefault="00A533B2" w:rsidP="00AD18A9">
      <w:pPr>
        <w:spacing w:line="264" w:lineRule="auto"/>
        <w:jc w:val="both"/>
        <w:rPr>
          <w:rFonts w:ascii="Arial" w:hAnsi="Arial" w:cs="Arial"/>
          <w:color w:val="FF0000"/>
          <w:sz w:val="22"/>
          <w:szCs w:val="22"/>
          <w:lang w:val="es-ES_tradnl"/>
        </w:rPr>
      </w:pPr>
      <w:r w:rsidRPr="006D28AB">
        <w:rPr>
          <w:rFonts w:ascii="Arial" w:hAnsi="Arial" w:cs="Arial"/>
          <w:sz w:val="22"/>
          <w:szCs w:val="22"/>
          <w:lang w:val="es-ES_tradnl"/>
        </w:rPr>
        <w:t xml:space="preserve">À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l’occasion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l’IDS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, diverses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présentations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démonstrations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en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direct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sur ceraMotion</w:t>
      </w:r>
      <w:r w:rsidRPr="006D28AB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auront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lieu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mardi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samedi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stand Dentaurum D010/E019 du hall 10.1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les maîtres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prothésistes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Haristos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Girinis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, Stefan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Bichler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, Volker Wetzel et Gabriele Vögele,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ainsi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que le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prothésiste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Terry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Whitty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plus de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détails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veuillez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szCs w:val="22"/>
          <w:lang w:val="es-ES_tradnl"/>
        </w:rPr>
        <w:t>consulter</w:t>
      </w:r>
      <w:proofErr w:type="spellEnd"/>
      <w:r w:rsidRPr="006D28AB">
        <w:rPr>
          <w:rFonts w:ascii="Arial" w:hAnsi="Arial" w:cs="Arial"/>
          <w:sz w:val="22"/>
          <w:szCs w:val="22"/>
          <w:lang w:val="es-ES_tradnl"/>
        </w:rPr>
        <w:t xml:space="preserve"> </w:t>
      </w:r>
      <w:hyperlink r:id="rId7" w:history="1">
        <w:r w:rsidR="008C459B" w:rsidRPr="00EF48CA">
          <w:rPr>
            <w:rStyle w:val="Hyperlink"/>
            <w:rFonts w:ascii="Arial" w:hAnsi="Arial" w:cs="Arial"/>
            <w:sz w:val="22"/>
            <w:szCs w:val="22"/>
            <w:lang w:val="es-ES_tradnl"/>
          </w:rPr>
          <w:t>https://www.dentaurum.de/lp/fra/ids-2025.aspx</w:t>
        </w:r>
      </w:hyperlink>
      <w:r w:rsidR="008C459B">
        <w:rPr>
          <w:rFonts w:ascii="Arial" w:hAnsi="Arial" w:cs="Arial"/>
          <w:sz w:val="22"/>
          <w:szCs w:val="22"/>
          <w:lang w:val="es-ES_tradnl"/>
        </w:rPr>
        <w:t xml:space="preserve">. </w:t>
      </w:r>
      <w:r w:rsidRPr="006D28AB">
        <w:rPr>
          <w:rFonts w:ascii="Arial" w:hAnsi="Arial" w:cs="Arial"/>
          <w:color w:val="FF0000"/>
          <w:sz w:val="22"/>
          <w:szCs w:val="22"/>
          <w:lang w:val="es-ES_tradnl"/>
        </w:rPr>
        <w:t xml:space="preserve">  </w:t>
      </w:r>
    </w:p>
    <w:p w14:paraId="306222BC" w14:textId="77777777" w:rsidR="004275A3" w:rsidRPr="00AD18A9" w:rsidRDefault="004275A3" w:rsidP="00AD18A9">
      <w:pPr>
        <w:spacing w:line="264" w:lineRule="auto"/>
        <w:jc w:val="both"/>
        <w:rPr>
          <w:rFonts w:ascii="Arial" w:hAnsi="Arial" w:cs="Arial"/>
          <w:sz w:val="18"/>
          <w:szCs w:val="16"/>
          <w:lang w:val="es-ES_tradnl"/>
        </w:rPr>
      </w:pPr>
    </w:p>
    <w:p w14:paraId="1310162C" w14:textId="3A462765" w:rsidR="007164A1" w:rsidRPr="006D28AB" w:rsidRDefault="007164A1" w:rsidP="00AD18A9">
      <w:pPr>
        <w:spacing w:line="264" w:lineRule="auto"/>
        <w:jc w:val="both"/>
        <w:rPr>
          <w:rFonts w:ascii="Arial" w:hAnsi="Arial" w:cs="Arial"/>
          <w:sz w:val="22"/>
          <w:lang w:val="es-ES_tradnl"/>
        </w:rPr>
      </w:pPr>
      <w:r w:rsidRPr="006D28AB">
        <w:rPr>
          <w:rFonts w:ascii="Arial" w:hAnsi="Arial" w:cs="Arial"/>
          <w:sz w:val="22"/>
          <w:lang w:val="es-ES_tradnl"/>
        </w:rPr>
        <w:t xml:space="preserve">Tous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produits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ceraMotion</w:t>
      </w:r>
      <w:r w:rsidRPr="006D28AB">
        <w:rPr>
          <w:rFonts w:ascii="Arial" w:hAnsi="Arial" w:cs="Arial"/>
          <w:sz w:val="22"/>
          <w:vertAlign w:val="superscript"/>
          <w:lang w:val="es-ES_tradnl"/>
        </w:rPr>
        <w:t>®</w:t>
      </w:r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sont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parfaitement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harmonisés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uns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avec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autres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afin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d’obtenir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des </w:t>
      </w:r>
      <w:proofErr w:type="spellStart"/>
      <w:r w:rsidRPr="006D28AB">
        <w:rPr>
          <w:rFonts w:ascii="Arial" w:hAnsi="Arial" w:cs="Arial"/>
          <w:sz w:val="22"/>
          <w:lang w:val="es-ES_tradnl"/>
        </w:rPr>
        <w:t>résultats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hautement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esthétiques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. La </w:t>
      </w:r>
      <w:proofErr w:type="spellStart"/>
      <w:r w:rsidRPr="006D28AB">
        <w:rPr>
          <w:rFonts w:ascii="Arial" w:hAnsi="Arial" w:cs="Arial"/>
          <w:sz w:val="22"/>
          <w:lang w:val="es-ES_tradnl"/>
        </w:rPr>
        <w:t>céramique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reste un </w:t>
      </w:r>
      <w:proofErr w:type="spellStart"/>
      <w:r w:rsidRPr="006D28AB">
        <w:rPr>
          <w:rFonts w:ascii="Arial" w:hAnsi="Arial" w:cs="Arial"/>
          <w:sz w:val="22"/>
          <w:lang w:val="es-ES_tradnl"/>
        </w:rPr>
        <w:t>élément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central </w:t>
      </w:r>
      <w:proofErr w:type="spellStart"/>
      <w:r w:rsidRPr="006D28AB">
        <w:rPr>
          <w:rFonts w:ascii="Arial" w:hAnsi="Arial" w:cs="Arial"/>
          <w:sz w:val="22"/>
          <w:lang w:val="es-ES_tradnl"/>
        </w:rPr>
        <w:t>pour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Dentaurum – et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utilisateurs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sont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impatients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sz w:val="22"/>
          <w:lang w:val="es-ES_tradnl"/>
        </w:rPr>
        <w:t>découvrir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les </w:t>
      </w:r>
      <w:proofErr w:type="spellStart"/>
      <w:r w:rsidRPr="006D28AB">
        <w:rPr>
          <w:rFonts w:ascii="Arial" w:hAnsi="Arial" w:cs="Arial"/>
          <w:sz w:val="22"/>
          <w:lang w:val="es-ES_tradnl"/>
        </w:rPr>
        <w:t>prochaines</w:t>
      </w:r>
      <w:proofErr w:type="spellEnd"/>
      <w:r w:rsidRPr="006D28AB">
        <w:rPr>
          <w:rFonts w:ascii="Arial" w:hAnsi="Arial" w:cs="Arial"/>
          <w:sz w:val="22"/>
          <w:lang w:val="es-ES_tradnl"/>
        </w:rPr>
        <w:t xml:space="preserve"> </w:t>
      </w:r>
      <w:proofErr w:type="spellStart"/>
      <w:r w:rsidRPr="006D28AB">
        <w:rPr>
          <w:rFonts w:ascii="Arial" w:hAnsi="Arial" w:cs="Arial"/>
          <w:sz w:val="22"/>
          <w:lang w:val="es-ES_tradnl"/>
        </w:rPr>
        <w:t>innovations</w:t>
      </w:r>
      <w:proofErr w:type="spellEnd"/>
      <w:r w:rsidRPr="006D28AB">
        <w:rPr>
          <w:rFonts w:ascii="Arial" w:hAnsi="Arial" w:cs="Arial"/>
          <w:sz w:val="22"/>
          <w:lang w:val="es-ES_tradnl"/>
        </w:rPr>
        <w:t>.</w:t>
      </w:r>
    </w:p>
    <w:p w14:paraId="6062A500" w14:textId="77777777" w:rsidR="006D28AB" w:rsidRDefault="006D28AB" w:rsidP="001968CD">
      <w:pPr>
        <w:spacing w:line="300" w:lineRule="auto"/>
        <w:jc w:val="both"/>
        <w:rPr>
          <w:rFonts w:ascii="Arial" w:hAnsi="Arial" w:cs="Arial"/>
          <w:b/>
          <w:sz w:val="22"/>
          <w:szCs w:val="22"/>
          <w:lang w:val="es-ES_tradnl"/>
        </w:rPr>
      </w:pPr>
    </w:p>
    <w:p w14:paraId="2386EE3B" w14:textId="7181455B" w:rsidR="004275A3" w:rsidRDefault="005D0557" w:rsidP="001968CD">
      <w:pPr>
        <w:spacing w:line="300" w:lineRule="auto"/>
        <w:jc w:val="both"/>
        <w:rPr>
          <w:rFonts w:ascii="Arial" w:hAnsi="Arial" w:cs="Arial"/>
          <w:b/>
          <w:sz w:val="22"/>
          <w:szCs w:val="22"/>
          <w:lang w:val="es-ES_tradnl"/>
        </w:rPr>
      </w:pPr>
      <w:proofErr w:type="spellStart"/>
      <w:r w:rsidRPr="006D28AB">
        <w:rPr>
          <w:rFonts w:ascii="Arial" w:hAnsi="Arial" w:cs="Arial"/>
          <w:b/>
          <w:sz w:val="22"/>
          <w:szCs w:val="22"/>
          <w:lang w:val="es-ES_tradnl"/>
        </w:rPr>
        <w:lastRenderedPageBreak/>
        <w:t>Pour</w:t>
      </w:r>
      <w:proofErr w:type="spellEnd"/>
      <w:r w:rsidRPr="006D28AB">
        <w:rPr>
          <w:rFonts w:ascii="Arial" w:hAnsi="Arial" w:cs="Arial"/>
          <w:b/>
          <w:sz w:val="22"/>
          <w:szCs w:val="22"/>
          <w:lang w:val="es-ES_tradnl"/>
        </w:rPr>
        <w:t xml:space="preserve"> plus </w:t>
      </w:r>
      <w:proofErr w:type="spellStart"/>
      <w:r w:rsidRPr="006D28AB">
        <w:rPr>
          <w:rFonts w:ascii="Arial" w:hAnsi="Arial" w:cs="Arial"/>
          <w:b/>
          <w:sz w:val="22"/>
          <w:szCs w:val="22"/>
          <w:lang w:val="es-ES_tradnl"/>
        </w:rPr>
        <w:t>d’informations</w:t>
      </w:r>
      <w:proofErr w:type="spellEnd"/>
      <w:r w:rsidRPr="006D28AB">
        <w:rPr>
          <w:rFonts w:ascii="Arial" w:hAnsi="Arial" w:cs="Arial"/>
          <w:b/>
          <w:sz w:val="22"/>
          <w:szCs w:val="22"/>
          <w:lang w:val="es-ES_tradnl"/>
        </w:rPr>
        <w:t xml:space="preserve"> sur la </w:t>
      </w:r>
      <w:proofErr w:type="spellStart"/>
      <w:r w:rsidRPr="006D28AB">
        <w:rPr>
          <w:rFonts w:ascii="Arial" w:hAnsi="Arial" w:cs="Arial"/>
          <w:b/>
          <w:sz w:val="22"/>
          <w:szCs w:val="22"/>
          <w:lang w:val="es-ES_tradnl"/>
        </w:rPr>
        <w:t>ligne</w:t>
      </w:r>
      <w:proofErr w:type="spellEnd"/>
      <w:r w:rsidRPr="006D28AB">
        <w:rPr>
          <w:rFonts w:ascii="Arial" w:hAnsi="Arial" w:cs="Arial"/>
          <w:b/>
          <w:sz w:val="22"/>
          <w:szCs w:val="22"/>
          <w:lang w:val="es-ES_tradnl"/>
        </w:rPr>
        <w:t xml:space="preserve"> de </w:t>
      </w:r>
      <w:proofErr w:type="spellStart"/>
      <w:r w:rsidRPr="006D28AB">
        <w:rPr>
          <w:rFonts w:ascii="Arial" w:hAnsi="Arial" w:cs="Arial"/>
          <w:b/>
          <w:sz w:val="22"/>
          <w:szCs w:val="22"/>
          <w:lang w:val="es-ES_tradnl"/>
        </w:rPr>
        <w:t>céramiques</w:t>
      </w:r>
      <w:proofErr w:type="spellEnd"/>
      <w:r w:rsidRPr="006D28AB">
        <w:rPr>
          <w:rFonts w:ascii="Arial" w:hAnsi="Arial" w:cs="Arial"/>
          <w:b/>
          <w:sz w:val="22"/>
          <w:szCs w:val="22"/>
          <w:lang w:val="es-ES_tradnl"/>
        </w:rPr>
        <w:t xml:space="preserve"> à </w:t>
      </w:r>
      <w:proofErr w:type="spellStart"/>
      <w:r w:rsidRPr="006D28AB">
        <w:rPr>
          <w:rFonts w:ascii="Arial" w:hAnsi="Arial" w:cs="Arial"/>
          <w:b/>
          <w:sz w:val="22"/>
          <w:szCs w:val="22"/>
          <w:lang w:val="es-ES_tradnl"/>
        </w:rPr>
        <w:t>succès</w:t>
      </w:r>
      <w:proofErr w:type="spellEnd"/>
      <w:r w:rsidRPr="006D28AB">
        <w:rPr>
          <w:rFonts w:ascii="Arial" w:hAnsi="Arial" w:cs="Arial"/>
          <w:b/>
          <w:sz w:val="22"/>
          <w:szCs w:val="22"/>
          <w:lang w:val="es-ES_tradnl"/>
        </w:rPr>
        <w:t xml:space="preserve"> Dentaurum </w:t>
      </w:r>
      <w:proofErr w:type="spellStart"/>
      <w:r w:rsidRPr="006D28AB">
        <w:rPr>
          <w:rFonts w:ascii="Arial" w:hAnsi="Arial" w:cs="Arial"/>
          <w:b/>
          <w:sz w:val="22"/>
          <w:szCs w:val="22"/>
          <w:lang w:val="es-ES_tradnl"/>
        </w:rPr>
        <w:t>consultez</w:t>
      </w:r>
      <w:proofErr w:type="spellEnd"/>
      <w:r w:rsidRPr="006D28AB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hyperlink r:id="rId8" w:history="1">
        <w:r w:rsidR="008C459B" w:rsidRPr="00EF48CA">
          <w:rPr>
            <w:rStyle w:val="Hyperlink"/>
            <w:rFonts w:ascii="Arial" w:hAnsi="Arial" w:cs="Arial"/>
            <w:b/>
            <w:sz w:val="22"/>
            <w:szCs w:val="22"/>
            <w:lang w:val="es-ES_tradnl"/>
          </w:rPr>
          <w:t>https://www.dentaurum.de/fra/ceramiques.aspx</w:t>
        </w:r>
      </w:hyperlink>
      <w:r w:rsidR="008C459B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="006D28AB">
        <w:rPr>
          <w:rFonts w:ascii="Arial" w:hAnsi="Arial" w:cs="Arial"/>
          <w:b/>
          <w:sz w:val="22"/>
          <w:szCs w:val="22"/>
          <w:lang w:val="es-ES_tradnl"/>
        </w:rPr>
        <w:t>ou</w:t>
      </w:r>
      <w:proofErr w:type="spellEnd"/>
      <w:r w:rsidR="006D28AB">
        <w:rPr>
          <w:rFonts w:ascii="Arial" w:hAnsi="Arial" w:cs="Arial"/>
          <w:b/>
          <w:sz w:val="22"/>
          <w:szCs w:val="22"/>
          <w:lang w:val="es-ES_tradnl"/>
        </w:rPr>
        <w:t>:</w:t>
      </w:r>
    </w:p>
    <w:p w14:paraId="6EB17F54" w14:textId="77777777" w:rsidR="008C459B" w:rsidRPr="008C459B" w:rsidRDefault="008C459B" w:rsidP="001968CD">
      <w:pPr>
        <w:spacing w:line="300" w:lineRule="auto"/>
        <w:jc w:val="both"/>
        <w:rPr>
          <w:rFonts w:ascii="Arial" w:hAnsi="Arial" w:cs="Arial"/>
          <w:b/>
          <w:sz w:val="8"/>
          <w:szCs w:val="8"/>
          <w:lang w:val="es-ES_tradnl"/>
        </w:rPr>
      </w:pPr>
    </w:p>
    <w:p w14:paraId="54EA0E59" w14:textId="77777777" w:rsidR="006D28AB" w:rsidRPr="009E7A0A" w:rsidRDefault="006D28AB" w:rsidP="006D28AB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9F5C36">
        <w:rPr>
          <w:rFonts w:ascii="Arial" w:hAnsi="Arial" w:cs="Arial"/>
          <w:sz w:val="22"/>
          <w:szCs w:val="22"/>
          <w:lang w:val="en-AU"/>
        </w:rPr>
        <w:t xml:space="preserve">DENTAURUM GmbH &amp; Co. </w:t>
      </w:r>
      <w:r w:rsidRPr="009E7A0A">
        <w:rPr>
          <w:rFonts w:ascii="Arial" w:hAnsi="Arial" w:cs="Arial"/>
          <w:sz w:val="22"/>
          <w:szCs w:val="22"/>
          <w:lang w:val="en-US"/>
        </w:rPr>
        <w:t>KG</w:t>
      </w:r>
    </w:p>
    <w:p w14:paraId="32354739" w14:textId="77777777" w:rsidR="006D28AB" w:rsidRPr="009F5C36" w:rsidRDefault="006D28AB" w:rsidP="006D28A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5D42BA">
        <w:rPr>
          <w:rFonts w:ascii="Arial" w:hAnsi="Arial" w:cs="Arial"/>
          <w:sz w:val="22"/>
          <w:szCs w:val="22"/>
          <w:lang w:val="en-AU"/>
        </w:rPr>
        <w:t xml:space="preserve">Turnstr. </w:t>
      </w:r>
      <w:r w:rsidRPr="009F5C36">
        <w:rPr>
          <w:rFonts w:ascii="Arial" w:hAnsi="Arial" w:cs="Arial"/>
          <w:sz w:val="22"/>
          <w:szCs w:val="22"/>
        </w:rPr>
        <w:t>31</w:t>
      </w:r>
    </w:p>
    <w:p w14:paraId="40FA15D9" w14:textId="77777777" w:rsidR="006D28AB" w:rsidRPr="008F66D7" w:rsidRDefault="006D28AB" w:rsidP="006D28A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75228 Ispringen</w:t>
      </w:r>
    </w:p>
    <w:p w14:paraId="5524EBE4" w14:textId="77777777" w:rsidR="006D28AB" w:rsidRPr="008F66D7" w:rsidRDefault="006D28AB" w:rsidP="006D28A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Tel.</w:t>
      </w:r>
      <w:r w:rsidRPr="008F66D7">
        <w:rPr>
          <w:rFonts w:ascii="Arial" w:hAnsi="Arial" w:cs="Arial"/>
          <w:sz w:val="22"/>
          <w:szCs w:val="22"/>
        </w:rPr>
        <w:tab/>
        <w:t>+49 7231 / 803-0</w:t>
      </w:r>
    </w:p>
    <w:p w14:paraId="047A5D4D" w14:textId="77777777" w:rsidR="006D28AB" w:rsidRPr="008F66D7" w:rsidRDefault="006D28AB" w:rsidP="006D28A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Fax:</w:t>
      </w:r>
      <w:r w:rsidRPr="008F66D7">
        <w:rPr>
          <w:rFonts w:ascii="Arial" w:hAnsi="Arial" w:cs="Arial"/>
          <w:sz w:val="22"/>
          <w:szCs w:val="22"/>
        </w:rPr>
        <w:tab/>
        <w:t>+49 7231 / 803-295</w:t>
      </w:r>
    </w:p>
    <w:p w14:paraId="655A13C9" w14:textId="77777777" w:rsidR="006D28AB" w:rsidRPr="008F66D7" w:rsidRDefault="006D28AB" w:rsidP="006D28A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E-Mail:</w:t>
      </w:r>
      <w:r w:rsidRPr="008F66D7">
        <w:rPr>
          <w:rFonts w:ascii="Arial" w:hAnsi="Arial" w:cs="Arial"/>
          <w:sz w:val="22"/>
          <w:szCs w:val="22"/>
        </w:rPr>
        <w:tab/>
      </w:r>
      <w:hyperlink r:id="rId9" w:history="1">
        <w:r w:rsidRPr="008F66D7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 w:rsidRPr="008F66D7">
        <w:rPr>
          <w:rFonts w:ascii="Arial" w:hAnsi="Arial" w:cs="Arial"/>
          <w:sz w:val="22"/>
          <w:szCs w:val="22"/>
        </w:rPr>
        <w:t xml:space="preserve"> </w:t>
      </w:r>
    </w:p>
    <w:p w14:paraId="4BB5E46E" w14:textId="2010DEE3" w:rsidR="006D28AB" w:rsidRPr="00C0263D" w:rsidRDefault="006D28AB" w:rsidP="006D28AB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C0263D">
        <w:rPr>
          <w:rFonts w:ascii="Arial" w:hAnsi="Arial" w:cs="Arial"/>
          <w:sz w:val="22"/>
          <w:szCs w:val="22"/>
          <w:lang w:val="en-AU"/>
        </w:rPr>
        <w:t>Web:</w:t>
      </w:r>
      <w:r w:rsidRPr="00C0263D">
        <w:rPr>
          <w:rFonts w:ascii="Arial" w:hAnsi="Arial" w:cs="Arial"/>
          <w:sz w:val="22"/>
          <w:szCs w:val="22"/>
          <w:lang w:val="en-AU"/>
        </w:rPr>
        <w:tab/>
      </w:r>
      <w:hyperlink r:id="rId10" w:history="1">
        <w:r w:rsidRPr="00EF48CA">
          <w:rPr>
            <w:rStyle w:val="Hyperlink"/>
            <w:rFonts w:ascii="Arial" w:hAnsi="Arial" w:cs="Arial"/>
            <w:sz w:val="22"/>
            <w:szCs w:val="22"/>
            <w:lang w:val="en-AU"/>
          </w:rPr>
          <w:t>www.dentaurum.com</w:t>
        </w:r>
      </w:hyperlink>
      <w:r>
        <w:rPr>
          <w:rFonts w:ascii="Arial" w:hAnsi="Arial" w:cs="Arial"/>
          <w:sz w:val="22"/>
          <w:szCs w:val="22"/>
          <w:lang w:val="en-AU"/>
        </w:rPr>
        <w:t xml:space="preserve"> </w:t>
      </w:r>
      <w:r w:rsidRPr="00C0263D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7B907416" w14:textId="77777777" w:rsidR="001968CD" w:rsidRPr="00AD18A9" w:rsidRDefault="001968CD" w:rsidP="009B0902">
      <w:pPr>
        <w:spacing w:after="200" w:line="288" w:lineRule="auto"/>
        <w:jc w:val="both"/>
        <w:rPr>
          <w:rFonts w:ascii="Arial" w:hAnsi="Arial" w:cs="Arial"/>
          <w:b/>
          <w:bCs/>
          <w:sz w:val="16"/>
          <w:szCs w:val="16"/>
          <w:lang w:val="es-ES_tradnl"/>
        </w:rPr>
      </w:pPr>
    </w:p>
    <w:p w14:paraId="06D5BB8D" w14:textId="77777777" w:rsidR="008C459B" w:rsidRDefault="008C459B" w:rsidP="008C459B">
      <w:pPr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>Matériel iconographique :</w:t>
      </w:r>
    </w:p>
    <w:p w14:paraId="53D5099D" w14:textId="77777777" w:rsidR="008C459B" w:rsidRPr="00173109" w:rsidRDefault="008C459B" w:rsidP="008C459B">
      <w:pPr>
        <w:rPr>
          <w:rFonts w:ascii="Arial" w:hAnsi="Arial" w:cs="Arial"/>
          <w:b/>
          <w:sz w:val="22"/>
          <w:szCs w:val="22"/>
          <w:lang w:val="fr-FR"/>
        </w:rPr>
      </w:pPr>
    </w:p>
    <w:tbl>
      <w:tblPr>
        <w:tblStyle w:val="Tabellenraster"/>
        <w:tblW w:w="8676" w:type="dxa"/>
        <w:tblInd w:w="108" w:type="dxa"/>
        <w:tblLook w:val="04A0" w:firstRow="1" w:lastRow="0" w:firstColumn="1" w:lastColumn="0" w:noHBand="0" w:noVBand="1"/>
      </w:tblPr>
      <w:tblGrid>
        <w:gridCol w:w="4224"/>
        <w:gridCol w:w="4452"/>
      </w:tblGrid>
      <w:tr w:rsidR="008C459B" w14:paraId="7E743E08" w14:textId="77777777" w:rsidTr="00AD18A9">
        <w:trPr>
          <w:trHeight w:val="2268"/>
        </w:trPr>
        <w:tc>
          <w:tcPr>
            <w:tcW w:w="4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A11C8" w14:textId="77777777" w:rsidR="008C459B" w:rsidRPr="00AD18A9" w:rsidRDefault="008C459B" w:rsidP="002049D1">
            <w:pPr>
              <w:spacing w:line="288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bookmarkStart w:id="2" w:name="_Hlk100219225"/>
          </w:p>
          <w:p w14:paraId="438F8C45" w14:textId="021F5D78" w:rsidR="008C459B" w:rsidRPr="00AD18A9" w:rsidRDefault="008C459B" w:rsidP="002049D1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="00AD18A9">
              <w:rPr>
                <w:rFonts w:ascii="Arial" w:hAnsi="Arial" w:cs="Arial"/>
                <w:sz w:val="22"/>
                <w:szCs w:val="22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3ECAF2E3" wp14:editId="6B6BAD41">
                  <wp:extent cx="1952625" cy="1951333"/>
                  <wp:effectExtent l="0" t="0" r="0" b="0"/>
                  <wp:docPr id="27327702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752" cy="195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51CB6" w14:textId="77777777" w:rsidR="008C459B" w:rsidRPr="00AD18A9" w:rsidRDefault="008C459B" w:rsidP="002049D1">
            <w:pPr>
              <w:spacing w:line="288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2B76AA" w14:textId="77777777" w:rsidR="008C459B" w:rsidRDefault="008C459B" w:rsidP="002049D1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EF2D712" wp14:editId="4BF627B0">
                  <wp:extent cx="2665206" cy="1767794"/>
                  <wp:effectExtent l="0" t="0" r="1905" b="4445"/>
                  <wp:docPr id="96910619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910619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986" cy="177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sz w:val="22"/>
                <w:szCs w:val="22"/>
              </w:rPr>
              <w:br/>
            </w:r>
          </w:p>
        </w:tc>
      </w:tr>
      <w:tr w:rsidR="008C459B" w14:paraId="1F106865" w14:textId="77777777" w:rsidTr="00AD18A9">
        <w:trPr>
          <w:trHeight w:val="1874"/>
        </w:trPr>
        <w:tc>
          <w:tcPr>
            <w:tcW w:w="4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CB6C9" w14:textId="77777777" w:rsidR="008C459B" w:rsidRPr="008C459B" w:rsidRDefault="008C459B" w:rsidP="002049D1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55E7F197" w14:textId="77777777" w:rsidR="008C459B" w:rsidRPr="006D28AB" w:rsidRDefault="008C459B" w:rsidP="008C459B">
            <w:pPr>
              <w:spacing w:line="300" w:lineRule="auto"/>
              <w:jc w:val="both"/>
              <w:rPr>
                <w:rFonts w:ascii="Arial" w:hAnsi="Arial" w:cs="Arial"/>
                <w:szCs w:val="18"/>
                <w:lang w:val="es-ES_tradnl"/>
              </w:rPr>
            </w:pPr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Dentaurum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célèbre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3 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décennies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de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céramique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, de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créativité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et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d’art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(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dentaire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>).</w:t>
            </w:r>
          </w:p>
          <w:p w14:paraId="45C8BD3F" w14:textId="77777777" w:rsidR="008C459B" w:rsidRPr="008C459B" w:rsidRDefault="008C459B" w:rsidP="002049D1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</w:p>
          <w:p w14:paraId="44A79E1E" w14:textId="77777777" w:rsidR="008C459B" w:rsidRDefault="008C459B" w:rsidP="002049D1">
            <w:pPr>
              <w:spacing w:line="288" w:lineRule="auto"/>
              <w:jc w:val="both"/>
              <w:rPr>
                <w:rFonts w:ascii="Arial" w:hAnsi="Arial" w:cs="Arial"/>
                <w:b/>
                <w:bCs/>
                <w:lang w:val="es-ES_tradnl"/>
              </w:rPr>
            </w:pPr>
          </w:p>
          <w:p w14:paraId="439CFB78" w14:textId="77777777" w:rsidR="00AD18A9" w:rsidRPr="00AD18A9" w:rsidRDefault="00AD18A9" w:rsidP="002049D1">
            <w:pPr>
              <w:spacing w:line="288" w:lineRule="auto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val="es-ES_tradnl"/>
              </w:rPr>
            </w:pPr>
          </w:p>
          <w:p w14:paraId="6D69C9D3" w14:textId="77777777" w:rsidR="008C459B" w:rsidRDefault="008C459B" w:rsidP="002049D1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097CB0">
              <w:rPr>
                <w:rFonts w:ascii="Arial" w:hAnsi="Arial" w:cs="Arial"/>
                <w:b/>
                <w:bCs/>
              </w:rPr>
              <w:t>© Dentaurum</w:t>
            </w:r>
          </w:p>
        </w:tc>
        <w:tc>
          <w:tcPr>
            <w:tcW w:w="4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09732" w14:textId="77777777" w:rsidR="008C459B" w:rsidRPr="008C459B" w:rsidRDefault="008C459B" w:rsidP="002049D1">
            <w:pPr>
              <w:spacing w:line="288" w:lineRule="auto"/>
              <w:jc w:val="both"/>
              <w:rPr>
                <w:rFonts w:ascii="Arial" w:hAnsi="Arial" w:cs="Arial"/>
                <w:bCs/>
                <w:sz w:val="8"/>
                <w:szCs w:val="8"/>
              </w:rPr>
            </w:pPr>
          </w:p>
          <w:p w14:paraId="55AA66B8" w14:textId="4A412381" w:rsidR="008C459B" w:rsidRPr="006D28AB" w:rsidRDefault="008C459B" w:rsidP="008C459B">
            <w:pPr>
              <w:spacing w:line="300" w:lineRule="auto"/>
              <w:jc w:val="both"/>
              <w:rPr>
                <w:rFonts w:ascii="Arial" w:hAnsi="Arial" w:cs="Arial"/>
                <w:szCs w:val="18"/>
                <w:lang w:val="es-ES_tradnl"/>
              </w:rPr>
            </w:pP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Avec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la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ligne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de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céramique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ceraMotion</w:t>
            </w:r>
            <w:r w:rsidRPr="006D28AB">
              <w:rPr>
                <w:rFonts w:ascii="Arial" w:hAnsi="Arial" w:cs="Arial"/>
                <w:szCs w:val="18"/>
                <w:vertAlign w:val="superscript"/>
                <w:lang w:val="es-ES_tradnl"/>
              </w:rPr>
              <w:t>®</w:t>
            </w:r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, Dentaurum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couvre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tous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les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domaines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d’application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de la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vitrocéramique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, des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dentines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en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pâte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aux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 xml:space="preserve"> les disques en </w:t>
            </w:r>
            <w:proofErr w:type="spellStart"/>
            <w:r w:rsidRPr="006D28AB">
              <w:rPr>
                <w:rFonts w:ascii="Arial" w:hAnsi="Arial" w:cs="Arial"/>
                <w:szCs w:val="18"/>
                <w:lang w:val="es-ES_tradnl"/>
              </w:rPr>
              <w:t>zircone</w:t>
            </w:r>
            <w:proofErr w:type="spellEnd"/>
            <w:r w:rsidRPr="006D28AB">
              <w:rPr>
                <w:rFonts w:ascii="Arial" w:hAnsi="Arial" w:cs="Arial"/>
                <w:szCs w:val="18"/>
                <w:lang w:val="es-ES_tradnl"/>
              </w:rPr>
              <w:t>.</w:t>
            </w:r>
          </w:p>
          <w:p w14:paraId="102CBB0C" w14:textId="77777777" w:rsidR="008C459B" w:rsidRDefault="008C459B" w:rsidP="002049D1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AD18A9">
              <w:rPr>
                <w:rFonts w:ascii="Arial" w:hAnsi="Arial" w:cs="Arial"/>
                <w:b/>
                <w:sz w:val="16"/>
                <w:szCs w:val="16"/>
                <w:lang w:val="es-ES_tradnl"/>
              </w:rPr>
              <w:br/>
            </w:r>
            <w:r w:rsidRPr="00097CB0">
              <w:rPr>
                <w:rFonts w:ascii="Arial" w:hAnsi="Arial" w:cs="Arial"/>
                <w:b/>
                <w:bCs/>
              </w:rPr>
              <w:t>© Dentaurum</w:t>
            </w:r>
          </w:p>
        </w:tc>
      </w:tr>
      <w:bookmarkEnd w:id="2"/>
      <w:tr w:rsidR="008C459B" w:rsidRPr="006833C8" w14:paraId="350E8BAD" w14:textId="77777777" w:rsidTr="00AD18A9">
        <w:trPr>
          <w:trHeight w:val="2268"/>
        </w:trPr>
        <w:tc>
          <w:tcPr>
            <w:tcW w:w="8676" w:type="dxa"/>
            <w:gridSpan w:val="2"/>
          </w:tcPr>
          <w:p w14:paraId="2F91FE4D" w14:textId="77777777" w:rsidR="008C459B" w:rsidRPr="006E4EED" w:rsidRDefault="008C459B" w:rsidP="002049D1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384A1E49" w14:textId="387CDE9F" w:rsidR="008C459B" w:rsidRDefault="008C459B" w:rsidP="002049D1">
            <w:pPr>
              <w:spacing w:line="288" w:lineRule="auto"/>
              <w:jc w:val="both"/>
            </w:pPr>
            <w:r>
              <w:t xml:space="preserve">                 </w:t>
            </w:r>
            <w:r w:rsidR="00AD18A9">
              <w:t xml:space="preserve">                    </w:t>
            </w:r>
            <w:r>
              <w:rPr>
                <w:noProof/>
              </w:rPr>
              <w:drawing>
                <wp:inline distT="0" distB="0" distL="0" distR="0" wp14:anchorId="3C0070A5" wp14:editId="153D4ACF">
                  <wp:extent cx="2895600" cy="1930186"/>
                  <wp:effectExtent l="0" t="0" r="0" b="0"/>
                  <wp:docPr id="89728039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010" cy="1935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5A458" w14:textId="77777777" w:rsidR="00AD18A9" w:rsidRPr="00AD18A9" w:rsidRDefault="00AD18A9" w:rsidP="002049D1">
            <w:pPr>
              <w:spacing w:line="288" w:lineRule="auto"/>
              <w:jc w:val="both"/>
              <w:rPr>
                <w:sz w:val="8"/>
                <w:szCs w:val="8"/>
              </w:rPr>
            </w:pPr>
          </w:p>
        </w:tc>
      </w:tr>
      <w:tr w:rsidR="008C459B" w:rsidRPr="006833C8" w14:paraId="5168DBF4" w14:textId="77777777" w:rsidTr="00AD18A9">
        <w:trPr>
          <w:trHeight w:val="1400"/>
        </w:trPr>
        <w:tc>
          <w:tcPr>
            <w:tcW w:w="8676" w:type="dxa"/>
            <w:gridSpan w:val="2"/>
          </w:tcPr>
          <w:p w14:paraId="0A113F2C" w14:textId="77777777" w:rsidR="008C459B" w:rsidRPr="00AD18A9" w:rsidRDefault="008C459B" w:rsidP="002049D1">
            <w:pPr>
              <w:spacing w:line="288" w:lineRule="auto"/>
              <w:jc w:val="both"/>
              <w:rPr>
                <w:rFonts w:ascii="Arial" w:hAnsi="Arial" w:cs="Arial"/>
                <w:sz w:val="8"/>
                <w:szCs w:val="6"/>
              </w:rPr>
            </w:pPr>
            <w:r>
              <w:rPr>
                <w:rFonts w:ascii="Arial" w:hAnsi="Arial" w:cs="Arial"/>
                <w:szCs w:val="18"/>
              </w:rPr>
              <w:t xml:space="preserve">         </w:t>
            </w:r>
          </w:p>
          <w:p w14:paraId="52B12DDC" w14:textId="76254B30" w:rsidR="008C459B" w:rsidRPr="00AD18A9" w:rsidRDefault="00AD18A9" w:rsidP="002049D1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AD18A9">
              <w:rPr>
                <w:rFonts w:ascii="Arial" w:hAnsi="Arial" w:cs="Arial"/>
              </w:rPr>
              <w:t xml:space="preserve">À </w:t>
            </w:r>
            <w:proofErr w:type="spellStart"/>
            <w:r w:rsidRPr="00AD18A9">
              <w:rPr>
                <w:rFonts w:ascii="Arial" w:hAnsi="Arial" w:cs="Arial"/>
              </w:rPr>
              <w:t>l’occasion</w:t>
            </w:r>
            <w:proofErr w:type="spellEnd"/>
            <w:r w:rsidRPr="00AD18A9">
              <w:rPr>
                <w:rFonts w:ascii="Arial" w:hAnsi="Arial" w:cs="Arial"/>
              </w:rPr>
              <w:t xml:space="preserve"> de </w:t>
            </w:r>
            <w:proofErr w:type="spellStart"/>
            <w:r w:rsidRPr="00AD18A9">
              <w:rPr>
                <w:rFonts w:ascii="Arial" w:hAnsi="Arial" w:cs="Arial"/>
              </w:rPr>
              <w:t>l’IDS</w:t>
            </w:r>
            <w:proofErr w:type="spellEnd"/>
            <w:r w:rsidRPr="00AD18A9">
              <w:rPr>
                <w:rFonts w:ascii="Arial" w:hAnsi="Arial" w:cs="Arial"/>
              </w:rPr>
              <w:t xml:space="preserve">, diverses </w:t>
            </w:r>
            <w:proofErr w:type="spellStart"/>
            <w:r w:rsidRPr="00AD18A9">
              <w:rPr>
                <w:rFonts w:ascii="Arial" w:hAnsi="Arial" w:cs="Arial"/>
              </w:rPr>
              <w:t>présentations</w:t>
            </w:r>
            <w:proofErr w:type="spellEnd"/>
            <w:r w:rsidRPr="00AD18A9">
              <w:rPr>
                <w:rFonts w:ascii="Arial" w:hAnsi="Arial" w:cs="Arial"/>
              </w:rPr>
              <w:t xml:space="preserve"> et </w:t>
            </w:r>
            <w:proofErr w:type="spellStart"/>
            <w:r w:rsidRPr="00AD18A9">
              <w:rPr>
                <w:rFonts w:ascii="Arial" w:hAnsi="Arial" w:cs="Arial"/>
              </w:rPr>
              <w:t>démonstrations</w:t>
            </w:r>
            <w:proofErr w:type="spellEnd"/>
            <w:r w:rsidRPr="00AD18A9">
              <w:rPr>
                <w:rFonts w:ascii="Arial" w:hAnsi="Arial" w:cs="Arial"/>
              </w:rPr>
              <w:t xml:space="preserve"> en </w:t>
            </w:r>
            <w:proofErr w:type="spellStart"/>
            <w:r w:rsidRPr="00AD18A9">
              <w:rPr>
                <w:rFonts w:ascii="Arial" w:hAnsi="Arial" w:cs="Arial"/>
              </w:rPr>
              <w:t>direct</w:t>
            </w:r>
            <w:proofErr w:type="spellEnd"/>
            <w:r w:rsidRPr="00AD18A9">
              <w:rPr>
                <w:rFonts w:ascii="Arial" w:hAnsi="Arial" w:cs="Arial"/>
              </w:rPr>
              <w:t xml:space="preserve"> </w:t>
            </w:r>
            <w:proofErr w:type="spellStart"/>
            <w:r w:rsidRPr="00AD18A9">
              <w:rPr>
                <w:rFonts w:ascii="Arial" w:hAnsi="Arial" w:cs="Arial"/>
              </w:rPr>
              <w:t>sur</w:t>
            </w:r>
            <w:proofErr w:type="spellEnd"/>
            <w:r w:rsidRPr="00AD18A9">
              <w:rPr>
                <w:rFonts w:ascii="Arial" w:hAnsi="Arial" w:cs="Arial"/>
              </w:rPr>
              <w:t xml:space="preserve"> ceraMotion</w:t>
            </w:r>
            <w:r w:rsidRPr="00AD18A9">
              <w:rPr>
                <w:rFonts w:ascii="Arial" w:hAnsi="Arial" w:cs="Arial"/>
                <w:vertAlign w:val="superscript"/>
              </w:rPr>
              <w:t>®</w:t>
            </w:r>
            <w:r w:rsidRPr="00AD18A9">
              <w:rPr>
                <w:rFonts w:ascii="Arial" w:hAnsi="Arial" w:cs="Arial"/>
              </w:rPr>
              <w:t xml:space="preserve"> </w:t>
            </w:r>
            <w:proofErr w:type="spellStart"/>
            <w:r w:rsidRPr="00AD18A9">
              <w:rPr>
                <w:rFonts w:ascii="Arial" w:hAnsi="Arial" w:cs="Arial"/>
              </w:rPr>
              <w:t>auront</w:t>
            </w:r>
            <w:proofErr w:type="spellEnd"/>
            <w:r w:rsidRPr="00AD18A9">
              <w:rPr>
                <w:rFonts w:ascii="Arial" w:hAnsi="Arial" w:cs="Arial"/>
              </w:rPr>
              <w:t xml:space="preserve"> </w:t>
            </w:r>
            <w:proofErr w:type="spellStart"/>
            <w:r w:rsidRPr="00AD18A9">
              <w:rPr>
                <w:rFonts w:ascii="Arial" w:hAnsi="Arial" w:cs="Arial"/>
              </w:rPr>
              <w:t>lieu</w:t>
            </w:r>
            <w:proofErr w:type="spellEnd"/>
            <w:r w:rsidRPr="00AD18A9">
              <w:rPr>
                <w:rFonts w:ascii="Arial" w:hAnsi="Arial" w:cs="Arial"/>
              </w:rPr>
              <w:t xml:space="preserve"> de </w:t>
            </w:r>
            <w:proofErr w:type="spellStart"/>
            <w:r w:rsidRPr="00AD18A9">
              <w:rPr>
                <w:rFonts w:ascii="Arial" w:hAnsi="Arial" w:cs="Arial"/>
              </w:rPr>
              <w:t>mardi</w:t>
            </w:r>
            <w:proofErr w:type="spellEnd"/>
            <w:r w:rsidRPr="00AD18A9">
              <w:rPr>
                <w:rFonts w:ascii="Arial" w:hAnsi="Arial" w:cs="Arial"/>
              </w:rPr>
              <w:t xml:space="preserve"> à </w:t>
            </w:r>
            <w:proofErr w:type="spellStart"/>
            <w:r w:rsidRPr="00AD18A9">
              <w:rPr>
                <w:rFonts w:ascii="Arial" w:hAnsi="Arial" w:cs="Arial"/>
              </w:rPr>
              <w:t>samedi</w:t>
            </w:r>
            <w:proofErr w:type="spellEnd"/>
            <w:r w:rsidRPr="00AD18A9">
              <w:rPr>
                <w:rFonts w:ascii="Arial" w:hAnsi="Arial" w:cs="Arial"/>
              </w:rPr>
              <w:t xml:space="preserve"> au stand Dentaurum</w:t>
            </w:r>
            <w:r>
              <w:rPr>
                <w:rFonts w:ascii="Arial" w:hAnsi="Arial" w:cs="Arial"/>
              </w:rPr>
              <w:t>.</w:t>
            </w:r>
          </w:p>
          <w:p w14:paraId="72393792" w14:textId="77777777" w:rsidR="008C459B" w:rsidRPr="00A43B56" w:rsidRDefault="008C459B" w:rsidP="002049D1">
            <w:pPr>
              <w:spacing w:line="288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 xml:space="preserve"> </w:t>
            </w:r>
          </w:p>
          <w:p w14:paraId="18CED25C" w14:textId="297554A7" w:rsidR="008C459B" w:rsidRPr="00EF7644" w:rsidRDefault="008C459B" w:rsidP="002049D1">
            <w:pPr>
              <w:spacing w:line="288" w:lineRule="auto"/>
              <w:jc w:val="both"/>
              <w:rPr>
                <w:rFonts w:ascii="Arial" w:hAnsi="Arial" w:cs="Arial"/>
                <w:b/>
                <w:bCs/>
              </w:rPr>
            </w:pPr>
            <w:r w:rsidRPr="00A43B56">
              <w:rPr>
                <w:rFonts w:ascii="Arial" w:hAnsi="Arial" w:cs="Arial"/>
                <w:b/>
                <w:bCs/>
              </w:rPr>
              <w:t>© Dentaurum</w:t>
            </w:r>
          </w:p>
        </w:tc>
      </w:tr>
    </w:tbl>
    <w:p w14:paraId="6D0E6A4A" w14:textId="77777777" w:rsidR="008C459B" w:rsidRPr="00F972FB" w:rsidRDefault="008C459B" w:rsidP="008C459B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DENTAURUM GmbH &amp; Co. KG</w:t>
      </w:r>
    </w:p>
    <w:p w14:paraId="5D10926A" w14:textId="77777777" w:rsidR="008C459B" w:rsidRPr="005C414A" w:rsidRDefault="008C459B" w:rsidP="008C459B">
      <w:pPr>
        <w:spacing w:line="288" w:lineRule="auto"/>
        <w:jc w:val="both"/>
        <w:rPr>
          <w:rFonts w:ascii="Arial" w:hAnsi="Arial" w:cs="Arial"/>
          <w:b/>
          <w:sz w:val="12"/>
          <w:szCs w:val="12"/>
        </w:rPr>
      </w:pPr>
    </w:p>
    <w:p w14:paraId="5FCDDE53" w14:textId="77777777" w:rsidR="008C459B" w:rsidRPr="00B22076" w:rsidRDefault="008C459B" w:rsidP="008C459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n-AU"/>
        </w:rPr>
      </w:pPr>
      <w:proofErr w:type="spellStart"/>
      <w:r>
        <w:rPr>
          <w:rFonts w:ascii="Arial" w:hAnsi="Arial" w:cs="Arial"/>
          <w:sz w:val="22"/>
          <w:szCs w:val="22"/>
        </w:rPr>
        <w:t>Fondée</w:t>
      </w:r>
      <w:proofErr w:type="spellEnd"/>
      <w:r>
        <w:rPr>
          <w:rFonts w:ascii="Arial" w:hAnsi="Arial" w:cs="Arial"/>
          <w:sz w:val="22"/>
          <w:szCs w:val="22"/>
        </w:rPr>
        <w:t xml:space="preserve"> en 1886, </w:t>
      </w:r>
      <w:bookmarkStart w:id="3" w:name="_Hlk177715378"/>
      <w:r>
        <w:rPr>
          <w:rFonts w:ascii="Arial" w:hAnsi="Arial" w:cs="Arial"/>
          <w:sz w:val="22"/>
          <w:szCs w:val="22"/>
        </w:rPr>
        <w:t xml:space="preserve">Dentaurum </w:t>
      </w:r>
      <w:proofErr w:type="spellStart"/>
      <w:r>
        <w:rPr>
          <w:rFonts w:ascii="Arial" w:hAnsi="Arial" w:cs="Arial"/>
          <w:sz w:val="22"/>
          <w:szCs w:val="22"/>
        </w:rPr>
        <w:t>est</w:t>
      </w:r>
      <w:proofErr w:type="spellEnd"/>
      <w:r>
        <w:rPr>
          <w:rFonts w:ascii="Arial" w:hAnsi="Arial" w:cs="Arial"/>
          <w:sz w:val="22"/>
          <w:szCs w:val="22"/>
        </w:rPr>
        <w:t xml:space="preserve"> la plus </w:t>
      </w:r>
      <w:proofErr w:type="spellStart"/>
      <w:r>
        <w:rPr>
          <w:rFonts w:ascii="Arial" w:hAnsi="Arial" w:cs="Arial"/>
          <w:sz w:val="22"/>
          <w:szCs w:val="22"/>
        </w:rPr>
        <w:t>ancienne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entreprise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dentaire</w:t>
      </w:r>
      <w:proofErr w:type="spellEnd"/>
      <w:r>
        <w:rPr>
          <w:rFonts w:ascii="Arial" w:hAnsi="Arial" w:cs="Arial"/>
          <w:sz w:val="22"/>
          <w:szCs w:val="22"/>
        </w:rPr>
        <w:t xml:space="preserve"> au </w:t>
      </w:r>
      <w:proofErr w:type="spellStart"/>
      <w:r>
        <w:rPr>
          <w:rFonts w:ascii="Arial" w:hAnsi="Arial" w:cs="Arial"/>
          <w:sz w:val="22"/>
          <w:szCs w:val="22"/>
        </w:rPr>
        <w:t>monde</w:t>
      </w:r>
      <w:bookmarkEnd w:id="3"/>
      <w:proofErr w:type="spellEnd"/>
      <w:r>
        <w:rPr>
          <w:rFonts w:ascii="Arial" w:hAnsi="Arial" w:cs="Arial"/>
          <w:sz w:val="22"/>
          <w:szCs w:val="22"/>
        </w:rPr>
        <w:t xml:space="preserve"> à </w:t>
      </w:r>
      <w:proofErr w:type="spellStart"/>
      <w:r>
        <w:rPr>
          <w:rFonts w:ascii="Arial" w:hAnsi="Arial" w:cs="Arial"/>
          <w:sz w:val="22"/>
          <w:szCs w:val="22"/>
        </w:rPr>
        <w:t>exister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sans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interruption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Nous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sommes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présents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l'industrie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le premier jour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notre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familiale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C'est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obligation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motivation pour la direction et pour les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collaborateurs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</w:p>
    <w:p w14:paraId="77D6EC9E" w14:textId="77777777" w:rsidR="008C459B" w:rsidRPr="00B22076" w:rsidRDefault="008C459B" w:rsidP="008C459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n-AU"/>
        </w:rPr>
      </w:pPr>
    </w:p>
    <w:p w14:paraId="0B405AC5" w14:textId="77777777" w:rsidR="008C459B" w:rsidRPr="00D07903" w:rsidRDefault="008C459B" w:rsidP="008C459B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n-AU"/>
        </w:rPr>
        <w:t xml:space="preserve">« Engineered and made in Germany »,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siège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Ispringen, dans le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nord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Forêt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-Noire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cœur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région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technologique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du Bade-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Wurtemberg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plus de 8.500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marque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développés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fabriqués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le cadre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d'une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production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moderne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hautement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complexe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r w:rsidRPr="00D07903">
        <w:rPr>
          <w:rFonts w:ascii="Arial" w:hAnsi="Arial" w:cs="Arial"/>
          <w:sz w:val="22"/>
          <w:szCs w:val="22"/>
          <w:lang w:val="es-ES_tradnl"/>
        </w:rPr>
        <w:t xml:space="preserve">En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tant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que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l'un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des rares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producteurs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fournisseurs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complets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Dentaurum,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ses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8 filiales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distribution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représentations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figure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référence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domaines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l'orthodontie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 la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prothèse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l'implantologie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de la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céramique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plus de 130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pays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travers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le monde.</w:t>
      </w:r>
    </w:p>
    <w:p w14:paraId="3EE6E44D" w14:textId="77777777" w:rsidR="008C459B" w:rsidRPr="00D07903" w:rsidRDefault="008C459B" w:rsidP="008C459B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ainsi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partie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segment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des 5 % des plus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grands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fabricants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produits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en Allemagne. </w:t>
      </w:r>
    </w:p>
    <w:p w14:paraId="3AD1224F" w14:textId="77777777" w:rsidR="008C459B" w:rsidRPr="00B22076" w:rsidRDefault="008C459B" w:rsidP="008C459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041DFD5B" w14:textId="77777777" w:rsidR="008C459B" w:rsidRPr="00B22076" w:rsidRDefault="008C459B" w:rsidP="008C459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s-ES_tradnl"/>
        </w:rPr>
        <w:t xml:space="preserve">Dentaurum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l'une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premières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entreprises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avoir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intégré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développement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durable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philosophie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et ce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dès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1989.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1994,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continuellement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certifiée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DIN EN ISO 14001 et EMAS.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l'environnement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qualité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et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protection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réunies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en un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seul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système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Dans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même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temps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nous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veillé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ce que nos plus de 600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employés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monde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entier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bénéficient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l'égalité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chances et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traités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considération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266E35B0" w14:textId="77777777" w:rsidR="008C459B" w:rsidRPr="006D28AB" w:rsidRDefault="008C459B" w:rsidP="009B0902">
      <w:pPr>
        <w:spacing w:after="200" w:line="288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</w:p>
    <w:sectPr w:rsidR="008C459B" w:rsidRPr="006D28AB" w:rsidSect="00560336">
      <w:headerReference w:type="default" r:id="rId14"/>
      <w:footerReference w:type="default" r:id="rId15"/>
      <w:pgSz w:w="11906" w:h="16838" w:code="9"/>
      <w:pgMar w:top="1702" w:right="1418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EC365C" w14:textId="77777777" w:rsidR="00D96165" w:rsidRDefault="00D96165" w:rsidP="00956719">
      <w:r>
        <w:separator/>
      </w:r>
    </w:p>
  </w:endnote>
  <w:endnote w:type="continuationSeparator" w:id="0">
    <w:p w14:paraId="47DA328C" w14:textId="77777777" w:rsidR="00D96165" w:rsidRDefault="00D96165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C0669C" w14:textId="77777777" w:rsidR="00D96165" w:rsidRDefault="00D96165" w:rsidP="00956719">
      <w:r>
        <w:separator/>
      </w:r>
    </w:p>
  </w:footnote>
  <w:footnote w:type="continuationSeparator" w:id="0">
    <w:p w14:paraId="1D71C4B4" w14:textId="77777777" w:rsidR="00D96165" w:rsidRDefault="00D96165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4492D" w14:textId="0B43800A" w:rsidR="00956719" w:rsidRDefault="008C459B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93ABEB" wp14:editId="72521CD3">
          <wp:simplePos x="0" y="0"/>
          <wp:positionH relativeFrom="column">
            <wp:posOffset>-895350</wp:posOffset>
          </wp:positionH>
          <wp:positionV relativeFrom="paragraph">
            <wp:posOffset>-172085</wp:posOffset>
          </wp:positionV>
          <wp:extent cx="7555831" cy="10679754"/>
          <wp:effectExtent l="0" t="0" r="7620" b="7620"/>
          <wp:wrapNone/>
          <wp:docPr id="94348804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83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00DF0"/>
    <w:rsid w:val="00013C7D"/>
    <w:rsid w:val="00026900"/>
    <w:rsid w:val="00026A7E"/>
    <w:rsid w:val="00051A1D"/>
    <w:rsid w:val="00053DD1"/>
    <w:rsid w:val="00057A71"/>
    <w:rsid w:val="00062F84"/>
    <w:rsid w:val="000704C8"/>
    <w:rsid w:val="00075892"/>
    <w:rsid w:val="0007786A"/>
    <w:rsid w:val="0008134C"/>
    <w:rsid w:val="00082A90"/>
    <w:rsid w:val="000854E1"/>
    <w:rsid w:val="000925A3"/>
    <w:rsid w:val="00097CB0"/>
    <w:rsid w:val="000A54B5"/>
    <w:rsid w:val="000B059B"/>
    <w:rsid w:val="000B300A"/>
    <w:rsid w:val="000B5DDA"/>
    <w:rsid w:val="000B6341"/>
    <w:rsid w:val="000C3287"/>
    <w:rsid w:val="000C43F9"/>
    <w:rsid w:val="000C50D0"/>
    <w:rsid w:val="000D1DB3"/>
    <w:rsid w:val="000D2E52"/>
    <w:rsid w:val="000D379D"/>
    <w:rsid w:val="000D44B0"/>
    <w:rsid w:val="000D6DF3"/>
    <w:rsid w:val="000E35C3"/>
    <w:rsid w:val="000E426C"/>
    <w:rsid w:val="000F1C05"/>
    <w:rsid w:val="000F4F64"/>
    <w:rsid w:val="000F7340"/>
    <w:rsid w:val="00103B9A"/>
    <w:rsid w:val="00103CF8"/>
    <w:rsid w:val="0011064B"/>
    <w:rsid w:val="00114CAD"/>
    <w:rsid w:val="00120FCC"/>
    <w:rsid w:val="00122308"/>
    <w:rsid w:val="001337A3"/>
    <w:rsid w:val="00141EDC"/>
    <w:rsid w:val="00144F89"/>
    <w:rsid w:val="001507EE"/>
    <w:rsid w:val="001632EB"/>
    <w:rsid w:val="001650F0"/>
    <w:rsid w:val="001737BB"/>
    <w:rsid w:val="00174B75"/>
    <w:rsid w:val="00185227"/>
    <w:rsid w:val="00196651"/>
    <w:rsid w:val="001968CD"/>
    <w:rsid w:val="001A359E"/>
    <w:rsid w:val="001B50C0"/>
    <w:rsid w:val="001B701A"/>
    <w:rsid w:val="001C5139"/>
    <w:rsid w:val="001D62E2"/>
    <w:rsid w:val="001E1BB7"/>
    <w:rsid w:val="001E51FD"/>
    <w:rsid w:val="001F674E"/>
    <w:rsid w:val="00217207"/>
    <w:rsid w:val="00230D8A"/>
    <w:rsid w:val="00250854"/>
    <w:rsid w:val="00253410"/>
    <w:rsid w:val="00267E9A"/>
    <w:rsid w:val="00273825"/>
    <w:rsid w:val="00280C2B"/>
    <w:rsid w:val="00287BD1"/>
    <w:rsid w:val="00287D78"/>
    <w:rsid w:val="00297EA9"/>
    <w:rsid w:val="002A4933"/>
    <w:rsid w:val="002B4BE9"/>
    <w:rsid w:val="002C1D7C"/>
    <w:rsid w:val="002C42AC"/>
    <w:rsid w:val="002C5BAE"/>
    <w:rsid w:val="002D27A5"/>
    <w:rsid w:val="002D5D58"/>
    <w:rsid w:val="002D7787"/>
    <w:rsid w:val="002E024F"/>
    <w:rsid w:val="002F2784"/>
    <w:rsid w:val="002F3315"/>
    <w:rsid w:val="003018B4"/>
    <w:rsid w:val="00321B8F"/>
    <w:rsid w:val="00323833"/>
    <w:rsid w:val="00323C8A"/>
    <w:rsid w:val="00325FEF"/>
    <w:rsid w:val="0033549E"/>
    <w:rsid w:val="00335570"/>
    <w:rsid w:val="00336CAA"/>
    <w:rsid w:val="0034102A"/>
    <w:rsid w:val="00346E65"/>
    <w:rsid w:val="00352C8D"/>
    <w:rsid w:val="00362ACF"/>
    <w:rsid w:val="003655A3"/>
    <w:rsid w:val="00370127"/>
    <w:rsid w:val="00376AF3"/>
    <w:rsid w:val="00390001"/>
    <w:rsid w:val="00392768"/>
    <w:rsid w:val="003928B8"/>
    <w:rsid w:val="00393B8E"/>
    <w:rsid w:val="00394DD0"/>
    <w:rsid w:val="003A3814"/>
    <w:rsid w:val="003A5C27"/>
    <w:rsid w:val="003B2114"/>
    <w:rsid w:val="003C146D"/>
    <w:rsid w:val="003D3895"/>
    <w:rsid w:val="003D47B4"/>
    <w:rsid w:val="003D4EA3"/>
    <w:rsid w:val="003E1DB8"/>
    <w:rsid w:val="003E43BA"/>
    <w:rsid w:val="003F039C"/>
    <w:rsid w:val="003F45FB"/>
    <w:rsid w:val="00406507"/>
    <w:rsid w:val="00411143"/>
    <w:rsid w:val="004165FC"/>
    <w:rsid w:val="00416F24"/>
    <w:rsid w:val="00417312"/>
    <w:rsid w:val="00420247"/>
    <w:rsid w:val="004275A3"/>
    <w:rsid w:val="004340E7"/>
    <w:rsid w:val="004362D9"/>
    <w:rsid w:val="00436951"/>
    <w:rsid w:val="0045376A"/>
    <w:rsid w:val="004660C3"/>
    <w:rsid w:val="004667D7"/>
    <w:rsid w:val="004674BF"/>
    <w:rsid w:val="00467ECA"/>
    <w:rsid w:val="00475D6A"/>
    <w:rsid w:val="004843EA"/>
    <w:rsid w:val="00493503"/>
    <w:rsid w:val="00497268"/>
    <w:rsid w:val="004A2105"/>
    <w:rsid w:val="004A281F"/>
    <w:rsid w:val="004A6708"/>
    <w:rsid w:val="004A6DF7"/>
    <w:rsid w:val="004B0762"/>
    <w:rsid w:val="004B2AC6"/>
    <w:rsid w:val="004B78F8"/>
    <w:rsid w:val="004C2383"/>
    <w:rsid w:val="004C3E08"/>
    <w:rsid w:val="004E2AF9"/>
    <w:rsid w:val="004F70F2"/>
    <w:rsid w:val="00515010"/>
    <w:rsid w:val="005171F9"/>
    <w:rsid w:val="00520CC3"/>
    <w:rsid w:val="00523378"/>
    <w:rsid w:val="005236AD"/>
    <w:rsid w:val="00525566"/>
    <w:rsid w:val="00531F78"/>
    <w:rsid w:val="005322EC"/>
    <w:rsid w:val="005354DE"/>
    <w:rsid w:val="0055128B"/>
    <w:rsid w:val="005548AB"/>
    <w:rsid w:val="00560336"/>
    <w:rsid w:val="00563F54"/>
    <w:rsid w:val="005762A3"/>
    <w:rsid w:val="00587D76"/>
    <w:rsid w:val="00590078"/>
    <w:rsid w:val="0059248A"/>
    <w:rsid w:val="005961CA"/>
    <w:rsid w:val="005A1AAF"/>
    <w:rsid w:val="005A3D2D"/>
    <w:rsid w:val="005B1074"/>
    <w:rsid w:val="005B2F74"/>
    <w:rsid w:val="005C1232"/>
    <w:rsid w:val="005C2FF9"/>
    <w:rsid w:val="005D0557"/>
    <w:rsid w:val="005D413F"/>
    <w:rsid w:val="005D683E"/>
    <w:rsid w:val="005F3460"/>
    <w:rsid w:val="005F58AC"/>
    <w:rsid w:val="005F5AF2"/>
    <w:rsid w:val="00606A2B"/>
    <w:rsid w:val="006071CA"/>
    <w:rsid w:val="0061114A"/>
    <w:rsid w:val="006148B6"/>
    <w:rsid w:val="00620837"/>
    <w:rsid w:val="00626730"/>
    <w:rsid w:val="00627C29"/>
    <w:rsid w:val="00630413"/>
    <w:rsid w:val="00630D00"/>
    <w:rsid w:val="00631991"/>
    <w:rsid w:val="00632A4C"/>
    <w:rsid w:val="00642474"/>
    <w:rsid w:val="00644DE2"/>
    <w:rsid w:val="00645135"/>
    <w:rsid w:val="00645F7B"/>
    <w:rsid w:val="00663E58"/>
    <w:rsid w:val="00664415"/>
    <w:rsid w:val="00665DFE"/>
    <w:rsid w:val="006762BC"/>
    <w:rsid w:val="006A2D64"/>
    <w:rsid w:val="006A31B2"/>
    <w:rsid w:val="006A7EFB"/>
    <w:rsid w:val="006B0ADA"/>
    <w:rsid w:val="006B0D27"/>
    <w:rsid w:val="006B492F"/>
    <w:rsid w:val="006B748F"/>
    <w:rsid w:val="006C373C"/>
    <w:rsid w:val="006D1B8F"/>
    <w:rsid w:val="006D28AB"/>
    <w:rsid w:val="006D5698"/>
    <w:rsid w:val="006D6E5C"/>
    <w:rsid w:val="006E058F"/>
    <w:rsid w:val="006E120D"/>
    <w:rsid w:val="006E4073"/>
    <w:rsid w:val="006E4EED"/>
    <w:rsid w:val="006F12CB"/>
    <w:rsid w:val="006F4B6C"/>
    <w:rsid w:val="006F691B"/>
    <w:rsid w:val="00707EA6"/>
    <w:rsid w:val="0071188E"/>
    <w:rsid w:val="00712A01"/>
    <w:rsid w:val="00713C29"/>
    <w:rsid w:val="00716007"/>
    <w:rsid w:val="007164A1"/>
    <w:rsid w:val="00717412"/>
    <w:rsid w:val="00717E50"/>
    <w:rsid w:val="00726DEA"/>
    <w:rsid w:val="00741B5F"/>
    <w:rsid w:val="00742831"/>
    <w:rsid w:val="00744340"/>
    <w:rsid w:val="00752C24"/>
    <w:rsid w:val="0076351D"/>
    <w:rsid w:val="00775F4E"/>
    <w:rsid w:val="00782F48"/>
    <w:rsid w:val="007946CE"/>
    <w:rsid w:val="0079702B"/>
    <w:rsid w:val="007A4247"/>
    <w:rsid w:val="007B59C8"/>
    <w:rsid w:val="007C072C"/>
    <w:rsid w:val="007C4D6D"/>
    <w:rsid w:val="007E460F"/>
    <w:rsid w:val="007E548A"/>
    <w:rsid w:val="007F015B"/>
    <w:rsid w:val="007F5A50"/>
    <w:rsid w:val="007F753B"/>
    <w:rsid w:val="00800E8C"/>
    <w:rsid w:val="00814090"/>
    <w:rsid w:val="00826D80"/>
    <w:rsid w:val="0083040E"/>
    <w:rsid w:val="008308E7"/>
    <w:rsid w:val="00832240"/>
    <w:rsid w:val="00854F40"/>
    <w:rsid w:val="00861914"/>
    <w:rsid w:val="00862B5A"/>
    <w:rsid w:val="008630A2"/>
    <w:rsid w:val="00871E60"/>
    <w:rsid w:val="00873706"/>
    <w:rsid w:val="00876531"/>
    <w:rsid w:val="008869D3"/>
    <w:rsid w:val="008914C3"/>
    <w:rsid w:val="00895677"/>
    <w:rsid w:val="00897FE6"/>
    <w:rsid w:val="008A2313"/>
    <w:rsid w:val="008B0330"/>
    <w:rsid w:val="008B0A0E"/>
    <w:rsid w:val="008B0B47"/>
    <w:rsid w:val="008B760A"/>
    <w:rsid w:val="008C20D9"/>
    <w:rsid w:val="008C459B"/>
    <w:rsid w:val="008D0BCA"/>
    <w:rsid w:val="008D57C5"/>
    <w:rsid w:val="008D620A"/>
    <w:rsid w:val="008D7AF3"/>
    <w:rsid w:val="008F01FA"/>
    <w:rsid w:val="008F2563"/>
    <w:rsid w:val="008F439C"/>
    <w:rsid w:val="00906404"/>
    <w:rsid w:val="00907679"/>
    <w:rsid w:val="0091254E"/>
    <w:rsid w:val="00923FD0"/>
    <w:rsid w:val="00924199"/>
    <w:rsid w:val="0093074E"/>
    <w:rsid w:val="009447AE"/>
    <w:rsid w:val="00952083"/>
    <w:rsid w:val="0095249A"/>
    <w:rsid w:val="00956719"/>
    <w:rsid w:val="009646E0"/>
    <w:rsid w:val="009677EB"/>
    <w:rsid w:val="00980283"/>
    <w:rsid w:val="0098467F"/>
    <w:rsid w:val="009A267E"/>
    <w:rsid w:val="009A29E3"/>
    <w:rsid w:val="009B0902"/>
    <w:rsid w:val="009B23D3"/>
    <w:rsid w:val="009B7126"/>
    <w:rsid w:val="009C71F5"/>
    <w:rsid w:val="009D033C"/>
    <w:rsid w:val="009D1F3A"/>
    <w:rsid w:val="009D39FF"/>
    <w:rsid w:val="009D7E9D"/>
    <w:rsid w:val="009E7ABE"/>
    <w:rsid w:val="009F0FA1"/>
    <w:rsid w:val="009F7587"/>
    <w:rsid w:val="00A038FC"/>
    <w:rsid w:val="00A14FBD"/>
    <w:rsid w:val="00A176F0"/>
    <w:rsid w:val="00A224E3"/>
    <w:rsid w:val="00A23D85"/>
    <w:rsid w:val="00A25A4E"/>
    <w:rsid w:val="00A278FD"/>
    <w:rsid w:val="00A37A1B"/>
    <w:rsid w:val="00A41BAA"/>
    <w:rsid w:val="00A4264F"/>
    <w:rsid w:val="00A460F4"/>
    <w:rsid w:val="00A4621F"/>
    <w:rsid w:val="00A47A96"/>
    <w:rsid w:val="00A51062"/>
    <w:rsid w:val="00A533B2"/>
    <w:rsid w:val="00A562B5"/>
    <w:rsid w:val="00A62053"/>
    <w:rsid w:val="00A678D2"/>
    <w:rsid w:val="00A73688"/>
    <w:rsid w:val="00A7733D"/>
    <w:rsid w:val="00A839AA"/>
    <w:rsid w:val="00A86E8F"/>
    <w:rsid w:val="00A94E79"/>
    <w:rsid w:val="00AA0283"/>
    <w:rsid w:val="00AA1D56"/>
    <w:rsid w:val="00AB174A"/>
    <w:rsid w:val="00AB2065"/>
    <w:rsid w:val="00AB5CE4"/>
    <w:rsid w:val="00AC6A59"/>
    <w:rsid w:val="00AC7AF6"/>
    <w:rsid w:val="00AD18A9"/>
    <w:rsid w:val="00AD5776"/>
    <w:rsid w:val="00AD7266"/>
    <w:rsid w:val="00AD7666"/>
    <w:rsid w:val="00AE18E1"/>
    <w:rsid w:val="00AE493A"/>
    <w:rsid w:val="00AF3EC2"/>
    <w:rsid w:val="00B07160"/>
    <w:rsid w:val="00B1241F"/>
    <w:rsid w:val="00B1301F"/>
    <w:rsid w:val="00B1510E"/>
    <w:rsid w:val="00B169D4"/>
    <w:rsid w:val="00B2124C"/>
    <w:rsid w:val="00B3166D"/>
    <w:rsid w:val="00B32BAF"/>
    <w:rsid w:val="00B32D69"/>
    <w:rsid w:val="00B36920"/>
    <w:rsid w:val="00B40CD0"/>
    <w:rsid w:val="00B42770"/>
    <w:rsid w:val="00B43091"/>
    <w:rsid w:val="00B443CF"/>
    <w:rsid w:val="00B57145"/>
    <w:rsid w:val="00B62674"/>
    <w:rsid w:val="00B635AF"/>
    <w:rsid w:val="00B65386"/>
    <w:rsid w:val="00B706B2"/>
    <w:rsid w:val="00B71D7B"/>
    <w:rsid w:val="00B759FE"/>
    <w:rsid w:val="00B77856"/>
    <w:rsid w:val="00B854EA"/>
    <w:rsid w:val="00B8559F"/>
    <w:rsid w:val="00B85FB2"/>
    <w:rsid w:val="00B86039"/>
    <w:rsid w:val="00B8614D"/>
    <w:rsid w:val="00B874CC"/>
    <w:rsid w:val="00B90C46"/>
    <w:rsid w:val="00B94287"/>
    <w:rsid w:val="00BA1456"/>
    <w:rsid w:val="00BA5513"/>
    <w:rsid w:val="00BA686C"/>
    <w:rsid w:val="00BB314C"/>
    <w:rsid w:val="00BD1D94"/>
    <w:rsid w:val="00BD53F8"/>
    <w:rsid w:val="00BE7425"/>
    <w:rsid w:val="00BF559E"/>
    <w:rsid w:val="00BF7EF5"/>
    <w:rsid w:val="00C0237C"/>
    <w:rsid w:val="00C0360B"/>
    <w:rsid w:val="00C15B91"/>
    <w:rsid w:val="00C204D5"/>
    <w:rsid w:val="00C20863"/>
    <w:rsid w:val="00C256E0"/>
    <w:rsid w:val="00C30BED"/>
    <w:rsid w:val="00C3384E"/>
    <w:rsid w:val="00C4171E"/>
    <w:rsid w:val="00C43367"/>
    <w:rsid w:val="00C44B47"/>
    <w:rsid w:val="00C60558"/>
    <w:rsid w:val="00C708C5"/>
    <w:rsid w:val="00C71285"/>
    <w:rsid w:val="00C748A4"/>
    <w:rsid w:val="00C748C1"/>
    <w:rsid w:val="00C756C8"/>
    <w:rsid w:val="00C857AC"/>
    <w:rsid w:val="00C86DC9"/>
    <w:rsid w:val="00C93DDD"/>
    <w:rsid w:val="00C95204"/>
    <w:rsid w:val="00CA1E84"/>
    <w:rsid w:val="00CB765C"/>
    <w:rsid w:val="00CD0F12"/>
    <w:rsid w:val="00CD15D6"/>
    <w:rsid w:val="00CF02FC"/>
    <w:rsid w:val="00CF1B24"/>
    <w:rsid w:val="00D03C61"/>
    <w:rsid w:val="00D04CAA"/>
    <w:rsid w:val="00D10F03"/>
    <w:rsid w:val="00D171F8"/>
    <w:rsid w:val="00D232B6"/>
    <w:rsid w:val="00D40387"/>
    <w:rsid w:val="00D4301F"/>
    <w:rsid w:val="00D47387"/>
    <w:rsid w:val="00D47F69"/>
    <w:rsid w:val="00D616F1"/>
    <w:rsid w:val="00D6179F"/>
    <w:rsid w:val="00D63385"/>
    <w:rsid w:val="00D714F4"/>
    <w:rsid w:val="00D836F2"/>
    <w:rsid w:val="00D9094C"/>
    <w:rsid w:val="00D933F3"/>
    <w:rsid w:val="00D96165"/>
    <w:rsid w:val="00DA2570"/>
    <w:rsid w:val="00DA2632"/>
    <w:rsid w:val="00DB1BEF"/>
    <w:rsid w:val="00DB7DDC"/>
    <w:rsid w:val="00DD314F"/>
    <w:rsid w:val="00DD7F5F"/>
    <w:rsid w:val="00DE5879"/>
    <w:rsid w:val="00DE59F1"/>
    <w:rsid w:val="00DF7191"/>
    <w:rsid w:val="00DF7341"/>
    <w:rsid w:val="00E10778"/>
    <w:rsid w:val="00E10D03"/>
    <w:rsid w:val="00E124A7"/>
    <w:rsid w:val="00E12C81"/>
    <w:rsid w:val="00E146B7"/>
    <w:rsid w:val="00E15150"/>
    <w:rsid w:val="00E321E7"/>
    <w:rsid w:val="00E40632"/>
    <w:rsid w:val="00E45D3F"/>
    <w:rsid w:val="00E51677"/>
    <w:rsid w:val="00E545BF"/>
    <w:rsid w:val="00E64E41"/>
    <w:rsid w:val="00E6531F"/>
    <w:rsid w:val="00E6700C"/>
    <w:rsid w:val="00E67568"/>
    <w:rsid w:val="00E71FE0"/>
    <w:rsid w:val="00E84249"/>
    <w:rsid w:val="00E84E00"/>
    <w:rsid w:val="00E8740B"/>
    <w:rsid w:val="00E916D6"/>
    <w:rsid w:val="00EB6554"/>
    <w:rsid w:val="00EC0F3E"/>
    <w:rsid w:val="00EC689F"/>
    <w:rsid w:val="00EC7F8E"/>
    <w:rsid w:val="00ED4D76"/>
    <w:rsid w:val="00EE7C3B"/>
    <w:rsid w:val="00EF1A70"/>
    <w:rsid w:val="00EF7644"/>
    <w:rsid w:val="00F01340"/>
    <w:rsid w:val="00F030E4"/>
    <w:rsid w:val="00F04F18"/>
    <w:rsid w:val="00F066ED"/>
    <w:rsid w:val="00F11767"/>
    <w:rsid w:val="00F21E86"/>
    <w:rsid w:val="00F223D1"/>
    <w:rsid w:val="00F24F79"/>
    <w:rsid w:val="00F27FB9"/>
    <w:rsid w:val="00F27FCB"/>
    <w:rsid w:val="00F34681"/>
    <w:rsid w:val="00F35C57"/>
    <w:rsid w:val="00F36967"/>
    <w:rsid w:val="00F43B1D"/>
    <w:rsid w:val="00F445CE"/>
    <w:rsid w:val="00F503D3"/>
    <w:rsid w:val="00F50658"/>
    <w:rsid w:val="00F57D97"/>
    <w:rsid w:val="00F7158B"/>
    <w:rsid w:val="00F729D2"/>
    <w:rsid w:val="00F73EF4"/>
    <w:rsid w:val="00F75DD5"/>
    <w:rsid w:val="00F80834"/>
    <w:rsid w:val="00F866CC"/>
    <w:rsid w:val="00F87279"/>
    <w:rsid w:val="00F9386E"/>
    <w:rsid w:val="00F97514"/>
    <w:rsid w:val="00FA04AB"/>
    <w:rsid w:val="00FA523B"/>
    <w:rsid w:val="00FA7E1B"/>
    <w:rsid w:val="00FC0A54"/>
    <w:rsid w:val="00FC4702"/>
    <w:rsid w:val="00FD1226"/>
    <w:rsid w:val="00FD60B7"/>
    <w:rsid w:val="00FE7429"/>
    <w:rsid w:val="00FE753C"/>
    <w:rsid w:val="00FF0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  <w:rPr>
      <w:rFonts w:ascii="Calibri" w:hAnsi="Calibr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9B0902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9B09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8C459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639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8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entaurum.de/fra/ceramiques.aspx" TargetMode="External"/><Relationship Id="rId13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hyperlink" Target="https://www.dentaurum.de/lp/fra/ids-2025.aspx" TargetMode="Externa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://www.dentaurum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info@dentaurum.com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vorlagen\office365\Briefpapier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5E6F74-FB6F-417A-B4AD-2BBA6D8516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Briefpapier.dotx</Template>
  <TotalTime>0</TotalTime>
  <Pages>3</Pages>
  <Words>824</Words>
  <Characters>5193</Characters>
  <Application>Microsoft Office Word</Application>
  <DocSecurity>0</DocSecurity>
  <Lines>43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6005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Smolarek, Nina</dc:creator>
  <cp:lastModifiedBy>Hahn, Luisa</cp:lastModifiedBy>
  <cp:revision>5</cp:revision>
  <cp:lastPrinted>2016-10-13T07:47:00Z</cp:lastPrinted>
  <dcterms:created xsi:type="dcterms:W3CDTF">2025-03-18T08:13:00Z</dcterms:created>
  <dcterms:modified xsi:type="dcterms:W3CDTF">2025-03-18T08:23:00Z</dcterms:modified>
</cp:coreProperties>
</file>